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7051078D" w:rsidR="00CD7529" w:rsidRDefault="002468D9" w:rsidP="0017721A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 xml:space="preserve">Seznam </w:t>
      </w:r>
      <w:r w:rsidR="00A8679C">
        <w:rPr>
          <w:rFonts w:asciiTheme="minorHAnsi" w:hAnsiTheme="minorHAnsi" w:cstheme="minorHAnsi"/>
          <w:sz w:val="32"/>
          <w:szCs w:val="24"/>
        </w:rPr>
        <w:t xml:space="preserve">REFERENC </w:t>
      </w:r>
      <w:r w:rsidR="00D5496E">
        <w:rPr>
          <w:rFonts w:asciiTheme="minorHAnsi" w:hAnsiTheme="minorHAnsi" w:cstheme="minorHAnsi"/>
          <w:sz w:val="32"/>
          <w:szCs w:val="24"/>
        </w:rPr>
        <w:t>PONUDNIKA</w:t>
      </w:r>
    </w:p>
    <w:p w14:paraId="54BBC703" w14:textId="35918EF0" w:rsidR="00E91B10" w:rsidRDefault="00D64B4D" w:rsidP="00E91B10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D64B4D">
        <w:rPr>
          <w:rFonts w:asciiTheme="minorHAnsi" w:hAnsiTheme="minorHAnsi" w:cstheme="minorHAnsi"/>
          <w:b/>
          <w:bCs/>
        </w:rPr>
        <w:t>»Nabava, vzdrževanje in nadgradnje elektronskega dokumentnega sistema z vključeno e-hrambo za Univerzo v Mariboru za obdobje štirih (4) let«</w:t>
      </w:r>
      <w:r w:rsidR="00E91B10">
        <w:rPr>
          <w:rFonts w:asciiTheme="minorHAnsi" w:hAnsiTheme="minorHAnsi" w:cstheme="minorHAnsi"/>
          <w:b/>
          <w:bCs/>
        </w:rPr>
        <w:br/>
        <w:t xml:space="preserve">(int. št. </w:t>
      </w:r>
      <w:r w:rsidR="00E91B10" w:rsidRPr="00E91B10">
        <w:rPr>
          <w:rFonts w:asciiTheme="minorHAnsi" w:hAnsiTheme="minorHAnsi" w:cstheme="minorHAnsi"/>
          <w:b/>
          <w:bCs/>
        </w:rPr>
        <w:t>302/3 – DOKS/2023</w:t>
      </w:r>
      <w:r w:rsidR="00E91B10">
        <w:rPr>
          <w:rFonts w:asciiTheme="minorHAnsi" w:hAnsiTheme="minorHAnsi" w:cstheme="minorHAnsi"/>
          <w:b/>
          <w:bCs/>
        </w:rPr>
        <w:t>)</w:t>
      </w:r>
    </w:p>
    <w:p w14:paraId="57ED4C6D" w14:textId="77777777" w:rsidR="00422528" w:rsidRDefault="00422528" w:rsidP="00630DD0">
      <w:pPr>
        <w:spacing w:after="120" w:line="240" w:lineRule="auto"/>
        <w:rPr>
          <w:rFonts w:asciiTheme="minorHAnsi" w:hAnsiTheme="minorHAnsi" w:cstheme="minorHAnsi"/>
          <w:b/>
          <w:bCs/>
        </w:rPr>
      </w:pPr>
      <w:bookmarkStart w:id="0" w:name="_Toc140684736"/>
    </w:p>
    <w:p w14:paraId="30BA35EE" w14:textId="77777777" w:rsidR="00ED0641" w:rsidRDefault="003E05BB" w:rsidP="00B97B51">
      <w:pPr>
        <w:pStyle w:val="Odstavekseznama"/>
        <w:numPr>
          <w:ilvl w:val="0"/>
          <w:numId w:val="49"/>
        </w:numPr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bookmarkStart w:id="1" w:name="_Hlk147311393"/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Poglavje </w:t>
      </w:r>
      <w:r w:rsidR="009F5251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9.1.4 Pogoji za sodelovanje glede tehnične in strokovne sposobnosti</w:t>
      </w:r>
      <w:r w:rsidR="00375373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Navodil ponudnikom</w:t>
      </w: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9F5251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točka </w:t>
      </w:r>
      <w:r w:rsidR="00ED0641">
        <w:rPr>
          <w:rFonts w:asciiTheme="minorHAnsi" w:hAnsiTheme="minorHAnsi" w:cstheme="minorHAnsi"/>
          <w:b/>
          <w:bCs/>
          <w:color w:val="2E74B5" w:themeColor="accent1" w:themeShade="BF"/>
        </w:rPr>
        <w:t>4</w:t>
      </w:r>
      <w:r w:rsidR="009F5251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: </w:t>
      </w:r>
      <w:r w:rsidR="009F5251" w:rsidRPr="00422E8F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>Referenčni pogoj št. 1</w:t>
      </w:r>
      <w:r w:rsidR="00375373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</w:p>
    <w:p w14:paraId="2A3CFBEF" w14:textId="1DD16B8E" w:rsidR="00C323A7" w:rsidRDefault="00375373" w:rsidP="00ED0641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>(</w:t>
      </w:r>
      <w:r w:rsidR="002968D0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Referenca s področja</w:t>
      </w:r>
      <w:r w:rsidR="00535990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  <w:r w:rsidR="00485E7A" w:rsidRPr="00206254">
        <w:rPr>
          <w:rFonts w:asciiTheme="minorHAnsi" w:hAnsiTheme="minorHAnsi" w:cstheme="minorHAnsi"/>
          <w:color w:val="FF0000"/>
        </w:rPr>
        <w:t>implementacije</w:t>
      </w:r>
      <w:r w:rsidR="00535990" w:rsidRPr="00206254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="00535990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dokumentnega sistema</w:t>
      </w:r>
      <w:r w:rsid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</w:t>
      </w:r>
      <w:r w:rsidR="00535990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pri Arhivu RS</w:t>
      </w:r>
      <w:bookmarkEnd w:id="0"/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) </w:t>
      </w:r>
    </w:p>
    <w:p w14:paraId="3F0A5C79" w14:textId="77777777" w:rsidR="00AF1D43" w:rsidRPr="00B97B51" w:rsidRDefault="00AF1D43" w:rsidP="00ED0641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</w:p>
    <w:p w14:paraId="5251EF40" w14:textId="0E39E2FD" w:rsidR="004E2855" w:rsidRPr="00052174" w:rsidRDefault="004E2855" w:rsidP="004E2855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</w:t>
      </w:r>
      <w:r w:rsidRPr="00052174">
        <w:rPr>
          <w:rFonts w:asciiTheme="minorHAnsi" w:hAnsiTheme="minorHAnsi" w:cstheme="minorHAnsi"/>
          <w:szCs w:val="20"/>
        </w:rPr>
        <w:t xml:space="preserve"> </w:t>
      </w:r>
    </w:p>
    <w:p w14:paraId="2C544A4F" w14:textId="77777777" w:rsidR="004E2855" w:rsidRPr="00052174" w:rsidRDefault="004E2855" w:rsidP="004E2855">
      <w:pPr>
        <w:rPr>
          <w:rFonts w:asciiTheme="minorHAnsi" w:hAnsiTheme="minorHAnsi" w:cstheme="minorHAnsi"/>
        </w:rPr>
      </w:pPr>
    </w:p>
    <w:p w14:paraId="38B38D4B" w14:textId="16299C48" w:rsidR="004E2855" w:rsidRPr="00052174" w:rsidRDefault="004E2855" w:rsidP="004E2855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052174">
        <w:rPr>
          <w:rFonts w:asciiTheme="minorHAnsi" w:hAnsiTheme="minorHAnsi" w:cstheme="minorHAnsi"/>
        </w:rPr>
        <w:t xml:space="preserve"> </w:t>
      </w:r>
    </w:p>
    <w:p w14:paraId="7B2808D8" w14:textId="77777777" w:rsidR="00D136A5" w:rsidRPr="00D136A5" w:rsidRDefault="00D136A5" w:rsidP="56049A08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C323A7" w:rsidRPr="00D136A5" w14:paraId="7469FBF5" w14:textId="77777777" w:rsidTr="002B0264">
        <w:tc>
          <w:tcPr>
            <w:tcW w:w="4550" w:type="dxa"/>
          </w:tcPr>
          <w:p w14:paraId="57FE0364" w14:textId="27C3A036" w:rsidR="00C323A7" w:rsidRPr="00D136A5" w:rsidRDefault="0085630A" w:rsidP="00C323A7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="00C323A7"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 w:rsidR="00E7034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="00C323A7"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7034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naročnika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0" w:type="dxa"/>
          </w:tcPr>
          <w:p w14:paraId="70D78C97" w14:textId="77777777" w:rsidR="00C323A7" w:rsidRDefault="00C323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6D4FFE6" w14:textId="77777777" w:rsidR="008773A4" w:rsidRPr="00D136A5" w:rsidRDefault="008773A4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136A5" w:rsidRPr="00D136A5" w14:paraId="23C89437" w14:textId="77777777" w:rsidTr="002B0264">
        <w:tc>
          <w:tcPr>
            <w:tcW w:w="4550" w:type="dxa"/>
          </w:tcPr>
          <w:p w14:paraId="732652C4" w14:textId="762E6109" w:rsidR="00D136A5" w:rsidRPr="00D136A5" w:rsidRDefault="00D136A5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 w:rsidR="001459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BF34EA5" w14:textId="77777777" w:rsidR="00D136A5" w:rsidRDefault="00D136A5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0421FBF" w14:textId="77777777" w:rsidR="008773A4" w:rsidRPr="00D136A5" w:rsidRDefault="008773A4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136A5" w:rsidRPr="00D136A5" w14:paraId="36662721" w14:textId="77777777" w:rsidTr="002B0264">
        <w:tc>
          <w:tcPr>
            <w:tcW w:w="4550" w:type="dxa"/>
          </w:tcPr>
          <w:p w14:paraId="0FCACF3B" w14:textId="04F7A77B" w:rsidR="00D136A5" w:rsidRPr="00D136A5" w:rsidRDefault="00D136A5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 w:rsidR="001459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252F56B5" w14:textId="77777777" w:rsidR="00D136A5" w:rsidRDefault="00D136A5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27CBCDC" w14:textId="77777777" w:rsidR="008773A4" w:rsidRPr="00D136A5" w:rsidRDefault="008773A4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136A5" w:rsidRPr="00D136A5" w14:paraId="756851C0" w14:textId="77777777" w:rsidTr="002B0264">
        <w:tc>
          <w:tcPr>
            <w:tcW w:w="4550" w:type="dxa"/>
          </w:tcPr>
          <w:p w14:paraId="07F7E35A" w14:textId="07B453C5" w:rsidR="00D136A5" w:rsidRPr="00D136A5" w:rsidRDefault="00D136A5" w:rsidP="00DB4B39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Trajanje referenčnega posla</w:t>
            </w:r>
            <w:r w:rsid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(od</w:t>
            </w:r>
            <w:r w:rsidR="00DB4B3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–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do):</w:t>
            </w:r>
          </w:p>
        </w:tc>
        <w:tc>
          <w:tcPr>
            <w:tcW w:w="4510" w:type="dxa"/>
          </w:tcPr>
          <w:p w14:paraId="31A7492D" w14:textId="77777777" w:rsidR="00D136A5" w:rsidRDefault="00D136A5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BD99650" w14:textId="77777777" w:rsidR="008773A4" w:rsidRPr="00D136A5" w:rsidRDefault="008773A4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B0264" w:rsidRPr="00D136A5" w14:paraId="3850E653" w14:textId="77777777" w:rsidTr="002B0264">
        <w:tc>
          <w:tcPr>
            <w:tcW w:w="4550" w:type="dxa"/>
          </w:tcPr>
          <w:p w14:paraId="562299E1" w14:textId="74A15F20" w:rsidR="002B0264" w:rsidRPr="00D136A5" w:rsidRDefault="002B0264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 w:rsidR="001459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49A9FE07" w14:textId="77777777" w:rsidR="002B0264" w:rsidRDefault="002B0264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08762AB4" w14:textId="77777777" w:rsidR="008773A4" w:rsidRPr="00D136A5" w:rsidRDefault="008773A4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bookmarkEnd w:id="1"/>
    </w:tbl>
    <w:p w14:paraId="5A985060" w14:textId="7AAC532E" w:rsidR="00196704" w:rsidRPr="00196704" w:rsidRDefault="00196704" w:rsidP="003E4226">
      <w:pPr>
        <w:spacing w:after="120" w:line="240" w:lineRule="auto"/>
        <w:rPr>
          <w:rFonts w:asciiTheme="minorHAnsi" w:hAnsiTheme="minorHAnsi" w:cstheme="minorBidi"/>
        </w:rPr>
      </w:pPr>
    </w:p>
    <w:p w14:paraId="0A4CDEF8" w14:textId="77777777" w:rsidR="00D94C88" w:rsidRDefault="00196704" w:rsidP="00B97B51">
      <w:pPr>
        <w:pStyle w:val="Odstavekseznama"/>
        <w:numPr>
          <w:ilvl w:val="0"/>
          <w:numId w:val="49"/>
        </w:numPr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Poglavje 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9.1.4 Pogoji za sodelovanje glede tehnične in strokovne sposobnosti Navodil ponudnikom, 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 xml:space="preserve">točka </w:t>
      </w:r>
      <w:r w:rsidR="00D94C88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>4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>: Referenčni pogoj št. 2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</w:p>
    <w:p w14:paraId="0D44AB0B" w14:textId="77E13D5E" w:rsidR="00BD5A8F" w:rsidRDefault="0049447B" w:rsidP="00D94C88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>(</w:t>
      </w:r>
      <w:r w:rsidR="00A54782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Referenca s področja vzdrževanja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dokumentnega sistema</w:t>
      </w:r>
      <w:r w:rsid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 pri Arhivu RS</w:t>
      </w:r>
      <w:r w:rsidR="00A54782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)</w:t>
      </w:r>
    </w:p>
    <w:p w14:paraId="79ACA619" w14:textId="77777777" w:rsidR="00847A57" w:rsidRPr="00B97B51" w:rsidRDefault="00847A57" w:rsidP="00D94C88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</w:p>
    <w:p w14:paraId="57C53BF8" w14:textId="77777777" w:rsidR="009B56C4" w:rsidRPr="00052174" w:rsidRDefault="009B56C4" w:rsidP="009B56C4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</w:t>
      </w:r>
      <w:r w:rsidRPr="00052174">
        <w:rPr>
          <w:rFonts w:asciiTheme="minorHAnsi" w:hAnsiTheme="minorHAnsi" w:cstheme="minorHAnsi"/>
          <w:szCs w:val="20"/>
        </w:rPr>
        <w:t xml:space="preserve"> </w:t>
      </w:r>
    </w:p>
    <w:p w14:paraId="449A6C7D" w14:textId="77777777" w:rsidR="009B56C4" w:rsidRPr="00052174" w:rsidRDefault="009B56C4" w:rsidP="009B56C4">
      <w:pPr>
        <w:rPr>
          <w:rFonts w:asciiTheme="minorHAnsi" w:hAnsiTheme="minorHAnsi" w:cstheme="minorHAnsi"/>
        </w:rPr>
      </w:pPr>
    </w:p>
    <w:p w14:paraId="7340D79E" w14:textId="77777777" w:rsidR="009B56C4" w:rsidRPr="00052174" w:rsidRDefault="009B56C4" w:rsidP="009B56C4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052174">
        <w:rPr>
          <w:rFonts w:asciiTheme="minorHAnsi" w:hAnsiTheme="minorHAnsi" w:cstheme="minorHAnsi"/>
        </w:rPr>
        <w:t xml:space="preserve"> </w:t>
      </w:r>
    </w:p>
    <w:p w14:paraId="199CAAEF" w14:textId="77777777" w:rsidR="009B56C4" w:rsidRPr="00D136A5" w:rsidRDefault="009B56C4" w:rsidP="009B56C4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B36A62" w:rsidRPr="00D136A5" w14:paraId="12F40B7B" w14:textId="77777777">
        <w:tc>
          <w:tcPr>
            <w:tcW w:w="4550" w:type="dxa"/>
          </w:tcPr>
          <w:p w14:paraId="3BF56897" w14:textId="77777777" w:rsidR="00B36A62" w:rsidRPr="00D136A5" w:rsidRDefault="00B36A62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naročnika: </w:t>
            </w:r>
          </w:p>
        </w:tc>
        <w:tc>
          <w:tcPr>
            <w:tcW w:w="4510" w:type="dxa"/>
          </w:tcPr>
          <w:p w14:paraId="43E02FA5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0BA379B" w14:textId="77777777" w:rsidR="00847A57" w:rsidRPr="00D136A5" w:rsidRDefault="00847A5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037DDD69" w14:textId="77777777">
        <w:tc>
          <w:tcPr>
            <w:tcW w:w="4550" w:type="dxa"/>
          </w:tcPr>
          <w:p w14:paraId="37691CD0" w14:textId="77777777" w:rsidR="00B36A62" w:rsidRPr="00D136A5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B9D09D7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6833B11" w14:textId="77777777" w:rsidR="00847A57" w:rsidRPr="00D136A5" w:rsidRDefault="00847A5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69BC9B63" w14:textId="77777777">
        <w:tc>
          <w:tcPr>
            <w:tcW w:w="4550" w:type="dxa"/>
          </w:tcPr>
          <w:p w14:paraId="0EA3BDA5" w14:textId="77777777" w:rsidR="00B36A62" w:rsidRPr="00D136A5" w:rsidRDefault="00B36A62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5587D44A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AAF14C5" w14:textId="77777777" w:rsidR="00847A57" w:rsidRPr="00D136A5" w:rsidRDefault="00847A5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745826EF" w14:textId="77777777">
        <w:tc>
          <w:tcPr>
            <w:tcW w:w="4550" w:type="dxa"/>
          </w:tcPr>
          <w:p w14:paraId="03A20C4C" w14:textId="77777777" w:rsidR="00B36A62" w:rsidRPr="00D136A5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Trajanje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(od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–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do):</w:t>
            </w:r>
          </w:p>
        </w:tc>
        <w:tc>
          <w:tcPr>
            <w:tcW w:w="4510" w:type="dxa"/>
          </w:tcPr>
          <w:p w14:paraId="1EB50294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ABE5F3A" w14:textId="77777777" w:rsidR="00847A57" w:rsidRPr="00D136A5" w:rsidRDefault="00847A5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05A876B7" w14:textId="77777777">
        <w:tc>
          <w:tcPr>
            <w:tcW w:w="4550" w:type="dxa"/>
          </w:tcPr>
          <w:p w14:paraId="74DA8A32" w14:textId="77777777" w:rsidR="00B36A62" w:rsidRPr="00D136A5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3330F00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EF4853D" w14:textId="77777777" w:rsidR="00847A57" w:rsidRPr="00D136A5" w:rsidRDefault="00847A5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59C4248D" w14:textId="77777777" w:rsidR="00651D7E" w:rsidRDefault="00651D7E" w:rsidP="009B56C4">
      <w:pPr>
        <w:spacing w:after="120" w:line="240" w:lineRule="auto"/>
        <w:rPr>
          <w:rFonts w:asciiTheme="minorHAnsi" w:hAnsiTheme="minorHAnsi" w:cstheme="minorBidi"/>
        </w:rPr>
      </w:pPr>
    </w:p>
    <w:p w14:paraId="207F0004" w14:textId="77777777" w:rsidR="00847A57" w:rsidRDefault="00847A57" w:rsidP="009B56C4">
      <w:pPr>
        <w:spacing w:after="120" w:line="240" w:lineRule="auto"/>
        <w:rPr>
          <w:rFonts w:asciiTheme="minorHAnsi" w:hAnsiTheme="minorHAnsi" w:cstheme="minorBidi"/>
        </w:rPr>
      </w:pPr>
    </w:p>
    <w:p w14:paraId="5E3A70C8" w14:textId="77777777" w:rsidR="00485E7A" w:rsidRDefault="00485E7A" w:rsidP="009B56C4">
      <w:pPr>
        <w:spacing w:after="120" w:line="240" w:lineRule="auto"/>
        <w:rPr>
          <w:rFonts w:asciiTheme="minorHAnsi" w:hAnsiTheme="minorHAnsi" w:cstheme="minorBidi"/>
        </w:rPr>
      </w:pPr>
    </w:p>
    <w:p w14:paraId="2CD7C715" w14:textId="77777777" w:rsidR="002C5C89" w:rsidRPr="002C5C89" w:rsidRDefault="00651D7E" w:rsidP="00651D7E">
      <w:pPr>
        <w:pStyle w:val="Odstavekseznama"/>
        <w:numPr>
          <w:ilvl w:val="0"/>
          <w:numId w:val="49"/>
        </w:numPr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</w:pP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lastRenderedPageBreak/>
        <w:t xml:space="preserve">Poglavje 9.1.4 Pogoji za sodelovanje glede tehnične in strokovne sposobnosti Navodil ponudnikom, točka </w:t>
      </w:r>
      <w:r w:rsidR="002C5C89">
        <w:rPr>
          <w:rFonts w:asciiTheme="minorHAnsi" w:hAnsiTheme="minorHAnsi" w:cstheme="minorHAnsi"/>
          <w:b/>
          <w:bCs/>
          <w:color w:val="2E74B5" w:themeColor="accent1" w:themeShade="BF"/>
        </w:rPr>
        <w:t>4</w:t>
      </w: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: </w:t>
      </w:r>
      <w:r w:rsidRPr="002C5C89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 xml:space="preserve">Referenčni pogoj št. 3 </w:t>
      </w:r>
    </w:p>
    <w:p w14:paraId="355C3E86" w14:textId="1627A066" w:rsidR="00651D7E" w:rsidRPr="00651D7E" w:rsidRDefault="00651D7E" w:rsidP="002C5C89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(Referenca s področja </w:t>
      </w:r>
      <w:r w:rsidR="00485E7A" w:rsidRPr="00206254">
        <w:rPr>
          <w:rFonts w:asciiTheme="minorHAnsi" w:hAnsiTheme="minorHAnsi" w:cstheme="minorHAnsi"/>
          <w:color w:val="FF0000"/>
        </w:rPr>
        <w:t>implementacije</w:t>
      </w:r>
      <w:r w:rsidRPr="00485E7A"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dokumentnega sistema</w:t>
      </w:r>
      <w:r w:rsid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 pri Arhivu RS</w:t>
      </w:r>
      <w:r w:rsidR="00785980" w:rsidRP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785980" w:rsidRPr="00785980">
        <w:rPr>
          <w:rFonts w:asciiTheme="minorHAnsi" w:hAnsiTheme="minorHAnsi" w:cstheme="minorHAnsi"/>
          <w:b/>
          <w:bCs/>
          <w:color w:val="2E74B5" w:themeColor="accent1" w:themeShade="BF"/>
        </w:rPr>
        <w:t>ki ima vsaj pet (5) organizacij v načinu večorganizacijske postavitve</w:t>
      </w: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t>)</w:t>
      </w:r>
    </w:p>
    <w:p w14:paraId="35760E84" w14:textId="2ED76828" w:rsidR="00651D7E" w:rsidRDefault="00651D7E" w:rsidP="009B56C4">
      <w:pPr>
        <w:spacing w:after="120" w:line="240" w:lineRule="auto"/>
        <w:rPr>
          <w:rFonts w:asciiTheme="minorHAnsi" w:hAnsiTheme="minorHAnsi" w:cstheme="minorBidi"/>
        </w:rPr>
      </w:pPr>
    </w:p>
    <w:p w14:paraId="3BD66996" w14:textId="77777777" w:rsidR="00651D7E" w:rsidRPr="00052174" w:rsidRDefault="00651D7E" w:rsidP="00651D7E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</w:t>
      </w:r>
      <w:r w:rsidRPr="00052174">
        <w:rPr>
          <w:rFonts w:asciiTheme="minorHAnsi" w:hAnsiTheme="minorHAnsi" w:cstheme="minorHAnsi"/>
          <w:szCs w:val="20"/>
        </w:rPr>
        <w:t xml:space="preserve"> </w:t>
      </w:r>
    </w:p>
    <w:p w14:paraId="2B9D7164" w14:textId="77777777" w:rsidR="00651D7E" w:rsidRPr="00052174" w:rsidRDefault="00651D7E" w:rsidP="00651D7E">
      <w:pPr>
        <w:rPr>
          <w:rFonts w:asciiTheme="minorHAnsi" w:hAnsiTheme="minorHAnsi" w:cstheme="minorHAnsi"/>
        </w:rPr>
      </w:pPr>
    </w:p>
    <w:p w14:paraId="5213D142" w14:textId="77777777" w:rsidR="00651D7E" w:rsidRPr="00052174" w:rsidRDefault="00651D7E" w:rsidP="00651D7E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052174">
        <w:rPr>
          <w:rFonts w:asciiTheme="minorHAnsi" w:hAnsiTheme="minorHAnsi" w:cstheme="minorHAnsi"/>
        </w:rPr>
        <w:t xml:space="preserve"> </w:t>
      </w:r>
    </w:p>
    <w:p w14:paraId="5D4FB933" w14:textId="77777777" w:rsidR="00651D7E" w:rsidRPr="00D136A5" w:rsidRDefault="00651D7E" w:rsidP="00651D7E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B36A62" w:rsidRPr="00D136A5" w14:paraId="4F733BF5" w14:textId="77777777">
        <w:tc>
          <w:tcPr>
            <w:tcW w:w="4550" w:type="dxa"/>
          </w:tcPr>
          <w:p w14:paraId="2ADF0035" w14:textId="77777777" w:rsidR="00B36A62" w:rsidRPr="00D136A5" w:rsidRDefault="00B36A62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naročnika: </w:t>
            </w:r>
          </w:p>
        </w:tc>
        <w:tc>
          <w:tcPr>
            <w:tcW w:w="4510" w:type="dxa"/>
          </w:tcPr>
          <w:p w14:paraId="305D1197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817ADCC" w14:textId="77777777" w:rsidR="00950B2E" w:rsidRPr="00D136A5" w:rsidRDefault="00950B2E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1DCED404" w14:textId="77777777">
        <w:tc>
          <w:tcPr>
            <w:tcW w:w="4550" w:type="dxa"/>
          </w:tcPr>
          <w:p w14:paraId="12CFFF79" w14:textId="77777777" w:rsidR="00B36A62" w:rsidRPr="00D136A5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171CBC7B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08873C9" w14:textId="77777777" w:rsidR="00950B2E" w:rsidRPr="00D136A5" w:rsidRDefault="00950B2E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5A9F2171" w14:textId="77777777">
        <w:tc>
          <w:tcPr>
            <w:tcW w:w="4550" w:type="dxa"/>
          </w:tcPr>
          <w:p w14:paraId="22A869CF" w14:textId="77777777" w:rsidR="00B36A62" w:rsidRPr="00D136A5" w:rsidRDefault="00B36A62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3428F3CF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1EFE133" w14:textId="77777777" w:rsidR="00950B2E" w:rsidRPr="00D136A5" w:rsidRDefault="00950B2E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63006E47" w14:textId="77777777">
        <w:tc>
          <w:tcPr>
            <w:tcW w:w="4550" w:type="dxa"/>
          </w:tcPr>
          <w:p w14:paraId="25D2C392" w14:textId="77777777" w:rsidR="00B36A62" w:rsidRPr="00D136A5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Trajanje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(od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–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do):</w:t>
            </w:r>
          </w:p>
        </w:tc>
        <w:tc>
          <w:tcPr>
            <w:tcW w:w="4510" w:type="dxa"/>
          </w:tcPr>
          <w:p w14:paraId="79ABDF0B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1A57183" w14:textId="77777777" w:rsidR="00950B2E" w:rsidRPr="00D136A5" w:rsidRDefault="00950B2E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4B667EFC" w14:textId="77777777">
        <w:tc>
          <w:tcPr>
            <w:tcW w:w="4550" w:type="dxa"/>
          </w:tcPr>
          <w:p w14:paraId="229382C5" w14:textId="77777777" w:rsidR="00B36A62" w:rsidRPr="00D136A5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7526A46" w14:textId="77777777" w:rsidR="00B36A62" w:rsidRDefault="00B36A62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100C8567" w14:textId="77777777" w:rsidR="00950B2E" w:rsidRPr="00D136A5" w:rsidRDefault="00950B2E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15BA1981" w14:textId="77777777" w:rsidR="00651D7E" w:rsidRDefault="00651D7E" w:rsidP="00651D7E">
      <w:pPr>
        <w:spacing w:after="120" w:line="240" w:lineRule="auto"/>
        <w:rPr>
          <w:rFonts w:asciiTheme="minorHAnsi" w:hAnsiTheme="minorHAnsi" w:cstheme="minorBidi"/>
        </w:rPr>
      </w:pPr>
    </w:p>
    <w:p w14:paraId="62B06FE1" w14:textId="0A32F16A" w:rsidR="00651D7E" w:rsidRPr="00206254" w:rsidRDefault="00C05F43" w:rsidP="00C05F43">
      <w:pPr>
        <w:pStyle w:val="Odstavekseznama"/>
        <w:numPr>
          <w:ilvl w:val="0"/>
          <w:numId w:val="49"/>
        </w:numPr>
        <w:spacing w:after="120" w:line="240" w:lineRule="auto"/>
        <w:rPr>
          <w:rFonts w:asciiTheme="minorHAnsi" w:hAnsiTheme="minorHAnsi" w:cstheme="minorBidi"/>
          <w:b/>
          <w:bCs/>
          <w:color w:val="FF0000"/>
        </w:rPr>
      </w:pPr>
      <w:r w:rsidRPr="00206254">
        <w:rPr>
          <w:rFonts w:asciiTheme="minorHAnsi" w:hAnsiTheme="minorHAnsi" w:cstheme="minorBidi"/>
          <w:b/>
          <w:bCs/>
          <w:color w:val="FF0000"/>
        </w:rPr>
        <w:t xml:space="preserve">Poglavje </w:t>
      </w:r>
      <w:r w:rsidR="007F38DC" w:rsidRPr="00206254">
        <w:rPr>
          <w:rFonts w:asciiTheme="minorHAnsi" w:hAnsiTheme="minorHAnsi" w:cstheme="minorBidi"/>
          <w:b/>
          <w:bCs/>
          <w:color w:val="FF0000"/>
        </w:rPr>
        <w:t xml:space="preserve">10 Merila </w:t>
      </w:r>
      <w:r w:rsidR="00406E14" w:rsidRPr="00206254">
        <w:rPr>
          <w:rFonts w:asciiTheme="minorHAnsi" w:hAnsiTheme="minorHAnsi" w:cstheme="minorBidi"/>
          <w:b/>
          <w:bCs/>
          <w:color w:val="FF0000"/>
        </w:rPr>
        <w:t xml:space="preserve">Navodil ponudnikom, točka 4: </w:t>
      </w:r>
      <w:r w:rsidR="00DC549F" w:rsidRPr="00206254">
        <w:rPr>
          <w:rFonts w:asciiTheme="minorHAnsi" w:hAnsiTheme="minorHAnsi" w:cstheme="minorBidi"/>
          <w:b/>
          <w:bCs/>
          <w:color w:val="FF0000"/>
        </w:rPr>
        <w:t>Visokošolski prostor (VP)</w:t>
      </w:r>
    </w:p>
    <w:p w14:paraId="13D67D3D" w14:textId="635A7FBA" w:rsidR="003E52BB" w:rsidRDefault="38ABD267" w:rsidP="0B92E40F">
      <w:pPr>
        <w:spacing w:after="120" w:line="240" w:lineRule="auto"/>
        <w:rPr>
          <w:rFonts w:asciiTheme="minorHAnsi" w:hAnsiTheme="minorHAnsi" w:cstheme="minorBidi"/>
          <w:color w:val="FF0000"/>
        </w:rPr>
      </w:pPr>
      <w:r w:rsidRPr="0B92E40F">
        <w:rPr>
          <w:rFonts w:asciiTheme="minorHAnsi" w:hAnsiTheme="minorHAnsi" w:cstheme="minorBidi"/>
          <w:color w:val="FF0000"/>
        </w:rPr>
        <w:t>(</w:t>
      </w:r>
      <w:r w:rsidR="63841F7C" w:rsidRPr="0B92E40F">
        <w:rPr>
          <w:rFonts w:asciiTheme="minorHAnsi" w:hAnsiTheme="minorHAnsi" w:cstheme="minorBidi"/>
          <w:color w:val="FF0000"/>
        </w:rPr>
        <w:t>R</w:t>
      </w:r>
      <w:r w:rsidRPr="0B92E40F">
        <w:rPr>
          <w:rFonts w:asciiTheme="minorHAnsi" w:hAnsiTheme="minorHAnsi" w:cstheme="minorBidi"/>
          <w:color w:val="FF0000"/>
        </w:rPr>
        <w:t xml:space="preserve">eferenca </w:t>
      </w:r>
      <w:r w:rsidR="1D04DDA6" w:rsidRPr="0B92E40F">
        <w:rPr>
          <w:rFonts w:asciiTheme="minorHAnsi" w:hAnsiTheme="minorHAnsi" w:cstheme="minorBidi"/>
          <w:color w:val="FF0000"/>
        </w:rPr>
        <w:t>s področja implementacije ali vzdrževanja dokumentnega sistema</w:t>
      </w:r>
      <w:r w:rsidR="143F016B" w:rsidRPr="0B92E40F">
        <w:rPr>
          <w:rFonts w:asciiTheme="minorHAnsi" w:hAnsiTheme="minorHAnsi" w:cstheme="minorBidi"/>
          <w:color w:val="FF0000"/>
        </w:rPr>
        <w:t>,</w:t>
      </w:r>
      <w:r w:rsidR="143F016B">
        <w:t xml:space="preserve"> </w:t>
      </w:r>
      <w:r w:rsidR="143F016B" w:rsidRPr="0B92E40F">
        <w:rPr>
          <w:rFonts w:asciiTheme="minorHAnsi" w:hAnsiTheme="minorHAnsi" w:cstheme="minorBidi"/>
          <w:color w:val="FF0000"/>
        </w:rPr>
        <w:t>certificiranega pri Arhivu RS, v zadnjih desetih (10) letih pred rokom za oddajo ponudb na področju visokega šolstva (naročnik bo upošteval tudi tekoče vzdrževanje in nadgradnje postavitve v navedenem obdobju)</w:t>
      </w:r>
      <w:r w:rsidR="00BA47BB">
        <w:rPr>
          <w:rFonts w:asciiTheme="minorHAnsi" w:hAnsiTheme="minorHAnsi" w:cstheme="minorBidi"/>
          <w:color w:val="FF0000"/>
        </w:rPr>
        <w:t>.</w:t>
      </w:r>
    </w:p>
    <w:p w14:paraId="668AF179" w14:textId="77777777" w:rsidR="00206254" w:rsidRPr="00206254" w:rsidRDefault="00206254" w:rsidP="003E52BB">
      <w:pPr>
        <w:spacing w:after="120" w:line="240" w:lineRule="auto"/>
        <w:rPr>
          <w:rFonts w:asciiTheme="minorHAnsi" w:hAnsiTheme="minorHAnsi" w:cstheme="minorBidi"/>
          <w:color w:val="FF0000"/>
        </w:rPr>
      </w:pPr>
    </w:p>
    <w:p w14:paraId="28E325AC" w14:textId="77777777" w:rsidR="00E22A68" w:rsidRPr="00052174" w:rsidRDefault="00E22A68" w:rsidP="00E22A68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</w:t>
      </w:r>
      <w:r w:rsidRPr="00052174">
        <w:rPr>
          <w:rFonts w:asciiTheme="minorHAnsi" w:hAnsiTheme="minorHAnsi" w:cstheme="minorHAnsi"/>
          <w:szCs w:val="20"/>
        </w:rPr>
        <w:t xml:space="preserve"> </w:t>
      </w:r>
    </w:p>
    <w:p w14:paraId="2D28FD18" w14:textId="77777777" w:rsidR="00E22A68" w:rsidRPr="00052174" w:rsidRDefault="00E22A68" w:rsidP="00E22A68">
      <w:pPr>
        <w:rPr>
          <w:rFonts w:asciiTheme="minorHAnsi" w:hAnsiTheme="minorHAnsi" w:cstheme="minorHAnsi"/>
        </w:rPr>
      </w:pPr>
    </w:p>
    <w:p w14:paraId="188251BF" w14:textId="77777777" w:rsidR="00E22A68" w:rsidRPr="00052174" w:rsidRDefault="00E22A68" w:rsidP="00E22A68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052174">
        <w:rPr>
          <w:rFonts w:asciiTheme="minorHAnsi" w:hAnsiTheme="minorHAnsi" w:cstheme="minorHAnsi"/>
        </w:rPr>
        <w:t xml:space="preserve"> </w:t>
      </w:r>
    </w:p>
    <w:p w14:paraId="5A86BF90" w14:textId="77777777" w:rsidR="00E22A68" w:rsidRPr="00D136A5" w:rsidRDefault="00E22A68" w:rsidP="00E22A68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E22A68" w:rsidRPr="00D136A5" w14:paraId="47285F85" w14:textId="77777777">
        <w:tc>
          <w:tcPr>
            <w:tcW w:w="4550" w:type="dxa"/>
          </w:tcPr>
          <w:p w14:paraId="7E6FD379" w14:textId="77777777" w:rsidR="00E22A68" w:rsidRPr="00D136A5" w:rsidRDefault="00E22A68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naročnika: </w:t>
            </w:r>
          </w:p>
        </w:tc>
        <w:tc>
          <w:tcPr>
            <w:tcW w:w="4510" w:type="dxa"/>
          </w:tcPr>
          <w:p w14:paraId="2310B2D5" w14:textId="77777777" w:rsidR="00E22A68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2A9622E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2A68" w:rsidRPr="00D136A5" w14:paraId="6C7951DE" w14:textId="77777777">
        <w:tc>
          <w:tcPr>
            <w:tcW w:w="4550" w:type="dxa"/>
          </w:tcPr>
          <w:p w14:paraId="72E53EDD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5FA9A469" w14:textId="77777777" w:rsidR="00E22A68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0A15415D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2A68" w:rsidRPr="00D136A5" w14:paraId="6DF8D800" w14:textId="77777777">
        <w:tc>
          <w:tcPr>
            <w:tcW w:w="4550" w:type="dxa"/>
          </w:tcPr>
          <w:p w14:paraId="05469DA0" w14:textId="77777777" w:rsidR="00E22A68" w:rsidRPr="00D136A5" w:rsidRDefault="00E22A68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0119ACDD" w14:textId="77777777" w:rsidR="00E22A68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109546E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2A68" w:rsidRPr="00D136A5" w14:paraId="2810A1FE" w14:textId="77777777">
        <w:tc>
          <w:tcPr>
            <w:tcW w:w="4550" w:type="dxa"/>
          </w:tcPr>
          <w:p w14:paraId="7E836DB5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Trajanje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(od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–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do):</w:t>
            </w:r>
          </w:p>
        </w:tc>
        <w:tc>
          <w:tcPr>
            <w:tcW w:w="4510" w:type="dxa"/>
          </w:tcPr>
          <w:p w14:paraId="1314C6BF" w14:textId="77777777" w:rsidR="00E22A68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1F1948F5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2A68" w:rsidRPr="00D136A5" w14:paraId="71B9877F" w14:textId="77777777">
        <w:tc>
          <w:tcPr>
            <w:tcW w:w="4550" w:type="dxa"/>
          </w:tcPr>
          <w:p w14:paraId="21234F96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2B0FDD0" w14:textId="77777777" w:rsidR="00E22A68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B0609FA" w14:textId="77777777" w:rsidR="00E22A68" w:rsidRPr="00D136A5" w:rsidRDefault="00E22A68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5DDF05B" w14:textId="77777777" w:rsidR="00C05F43" w:rsidRDefault="00C05F43" w:rsidP="009B56C4">
      <w:pPr>
        <w:spacing w:after="120" w:line="240" w:lineRule="auto"/>
        <w:rPr>
          <w:rFonts w:asciiTheme="minorHAnsi" w:hAnsiTheme="minorHAnsi" w:cstheme="minorBidi"/>
        </w:rPr>
      </w:pPr>
    </w:p>
    <w:p w14:paraId="7322075E" w14:textId="2F4E33A6" w:rsidR="009B56C4" w:rsidRDefault="009B56C4" w:rsidP="009B56C4">
      <w:pPr>
        <w:spacing w:after="120" w:line="240" w:lineRule="auto"/>
        <w:rPr>
          <w:rFonts w:asciiTheme="minorHAnsi" w:hAnsiTheme="minorHAnsi" w:cstheme="minorBidi"/>
        </w:rPr>
      </w:pPr>
      <w:r w:rsidRPr="000477AA">
        <w:rPr>
          <w:rFonts w:asciiTheme="minorHAnsi" w:hAnsiTheme="minorHAnsi" w:cstheme="minorBidi"/>
        </w:rPr>
        <w:t xml:space="preserve">Izjavljamo, da so navedene reference ponudnika v celoti skladne z zahtevami naročnika iz dokumentacije za javno naročilo »Nabava, vzdrževanje in nadgradnje elektronskega dokumentnega sistema z vključeno e-hrambo za </w:t>
      </w:r>
      <w:r w:rsidR="006A7C3E">
        <w:rPr>
          <w:rFonts w:asciiTheme="minorHAnsi" w:hAnsiTheme="minorHAnsi" w:cstheme="minorBidi"/>
        </w:rPr>
        <w:t>UM</w:t>
      </w:r>
      <w:r w:rsidRPr="000477AA">
        <w:rPr>
          <w:rFonts w:asciiTheme="minorHAnsi" w:hAnsiTheme="minorHAnsi" w:cstheme="minorBidi"/>
        </w:rPr>
        <w:t xml:space="preserve"> za obdobje štirih (4) let«.</w:t>
      </w:r>
    </w:p>
    <w:p w14:paraId="0C11247E" w14:textId="77777777" w:rsidR="0097282E" w:rsidRPr="000477AA" w:rsidRDefault="0097282E" w:rsidP="009B56C4">
      <w:pPr>
        <w:spacing w:after="120" w:line="240" w:lineRule="auto"/>
        <w:rPr>
          <w:rFonts w:asciiTheme="minorHAnsi" w:hAnsiTheme="minorHAnsi" w:cstheme="minorBidi"/>
        </w:rPr>
      </w:pPr>
    </w:p>
    <w:p w14:paraId="7B818852" w14:textId="77777777" w:rsidR="009B56C4" w:rsidRDefault="009B56C4" w:rsidP="009B56C4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line="240" w:lineRule="auto"/>
        <w:rPr>
          <w:rFonts w:asciiTheme="minorHAnsi" w:hAnsiTheme="minorHAnsi" w:cstheme="minorBidi"/>
        </w:rPr>
      </w:pPr>
    </w:p>
    <w:p w14:paraId="3357B6A3" w14:textId="77777777" w:rsidR="009B56C4" w:rsidRPr="00542FE6" w:rsidRDefault="009B56C4" w:rsidP="009B56C4">
      <w:pPr>
        <w:spacing w:line="240" w:lineRule="auto"/>
        <w:rPr>
          <w:rFonts w:asciiTheme="minorHAnsi" w:hAnsiTheme="minorHAnsi" w:cstheme="minorBidi"/>
          <w:b/>
          <w:bCs/>
          <w:u w:val="single"/>
        </w:rPr>
      </w:pPr>
      <w:bookmarkStart w:id="2" w:name="_Hlk147482107"/>
      <w:r w:rsidRPr="00542FE6">
        <w:rPr>
          <w:rFonts w:asciiTheme="minorHAnsi" w:hAnsiTheme="minorHAnsi" w:cstheme="minorBidi"/>
          <w:b/>
          <w:bCs/>
          <w:u w:val="single"/>
        </w:rPr>
        <w:t>Navodilo:</w:t>
      </w:r>
    </w:p>
    <w:p w14:paraId="47066700" w14:textId="700DD07B" w:rsidR="009B56C4" w:rsidRPr="00072D64" w:rsidRDefault="00E46B49" w:rsidP="00072D64">
      <w:pPr>
        <w:pStyle w:val="Odstavekseznama"/>
        <w:numPr>
          <w:ilvl w:val="0"/>
          <w:numId w:val="45"/>
        </w:numPr>
        <w:spacing w:line="240" w:lineRule="auto"/>
        <w:rPr>
          <w:rFonts w:asciiTheme="minorHAnsi" w:hAnsiTheme="minorHAnsi" w:cstheme="minorBidi"/>
        </w:rPr>
      </w:pPr>
      <w:r w:rsidRPr="00E46B49">
        <w:rPr>
          <w:rFonts w:asciiTheme="minorHAnsi" w:hAnsiTheme="minorHAnsi" w:cstheme="minorBidi"/>
        </w:rPr>
        <w:t xml:space="preserve">Ponudnik izpolni obrazec </w:t>
      </w:r>
      <w:r w:rsidR="00DF7258">
        <w:rPr>
          <w:rFonts w:asciiTheme="minorHAnsi" w:hAnsiTheme="minorHAnsi" w:cstheme="minorBidi"/>
        </w:rPr>
        <w:t xml:space="preserve">št. 10 »Seznam referenc ponudnika« </w:t>
      </w:r>
      <w:r w:rsidRPr="00E46B49">
        <w:rPr>
          <w:rFonts w:asciiTheme="minorHAnsi" w:hAnsiTheme="minorHAnsi" w:cstheme="minorBidi"/>
        </w:rPr>
        <w:t>glede na število referenčnih poslov, ki jih priglašuje</w:t>
      </w:r>
      <w:r w:rsidR="00DF7258">
        <w:rPr>
          <w:rFonts w:asciiTheme="minorHAnsi" w:hAnsiTheme="minorHAnsi" w:cstheme="minorBidi"/>
        </w:rPr>
        <w:t xml:space="preserve"> v ponudbi</w:t>
      </w:r>
      <w:r w:rsidR="00072D64">
        <w:rPr>
          <w:rFonts w:asciiTheme="minorHAnsi" w:hAnsiTheme="minorHAnsi" w:cstheme="minorBidi"/>
        </w:rPr>
        <w:t xml:space="preserve"> in ga </w:t>
      </w:r>
      <w:r w:rsidR="009B56C4" w:rsidRPr="00072D64">
        <w:rPr>
          <w:rFonts w:asciiTheme="minorHAnsi" w:hAnsiTheme="minorHAnsi" w:cstheme="minorBidi"/>
        </w:rPr>
        <w:t>naloži v informacijski sistem e-JN v razdelek »Ostale priloge«.</w:t>
      </w:r>
    </w:p>
    <w:p w14:paraId="4F42501E" w14:textId="709F2D2B" w:rsidR="00297EA0" w:rsidRPr="00297EA0" w:rsidRDefault="009523B6" w:rsidP="00297EA0">
      <w:pPr>
        <w:pStyle w:val="Odstavekseznama"/>
        <w:numPr>
          <w:ilvl w:val="0"/>
          <w:numId w:val="45"/>
        </w:numPr>
        <w:rPr>
          <w:rFonts w:asciiTheme="minorHAnsi" w:hAnsiTheme="minorHAnsi" w:cstheme="minorBidi"/>
        </w:rPr>
      </w:pPr>
      <w:r w:rsidRPr="00297EA0">
        <w:rPr>
          <w:rFonts w:asciiTheme="minorHAnsi" w:hAnsiTheme="minorHAnsi" w:cstheme="minorBidi"/>
        </w:rPr>
        <w:lastRenderedPageBreak/>
        <w:t xml:space="preserve">Ponudnik obrazec št. 10 »Seznam referenc ponudnika« uporabi tudi za </w:t>
      </w:r>
      <w:r w:rsidR="00297EA0" w:rsidRPr="00297EA0">
        <w:rPr>
          <w:rFonts w:asciiTheme="minorHAnsi" w:hAnsiTheme="minorHAnsi" w:cstheme="minorBidi"/>
        </w:rPr>
        <w:t xml:space="preserve">priglasitev dodatnih točk </w:t>
      </w:r>
      <w:bookmarkEnd w:id="2"/>
      <w:r w:rsidR="00297EA0" w:rsidRPr="00297EA0">
        <w:rPr>
          <w:rFonts w:asciiTheme="minorHAnsi" w:hAnsiTheme="minorHAnsi" w:cstheme="minorBidi"/>
        </w:rPr>
        <w:t xml:space="preserve">pri merilu </w:t>
      </w:r>
      <w:r w:rsidR="00297EA0">
        <w:rPr>
          <w:rFonts w:asciiTheme="minorHAnsi" w:hAnsiTheme="minorHAnsi" w:cstheme="minorBidi"/>
        </w:rPr>
        <w:t>»</w:t>
      </w:r>
      <w:r w:rsidR="00297EA0" w:rsidRPr="00297EA0">
        <w:rPr>
          <w:rFonts w:asciiTheme="minorHAnsi" w:hAnsiTheme="minorHAnsi" w:cstheme="minorBidi"/>
        </w:rPr>
        <w:t>Visokošolski prostor (VP)</w:t>
      </w:r>
      <w:r w:rsidR="00297EA0">
        <w:rPr>
          <w:rFonts w:asciiTheme="minorHAnsi" w:hAnsiTheme="minorHAnsi" w:cstheme="minorBidi"/>
        </w:rPr>
        <w:t>«</w:t>
      </w:r>
      <w:r w:rsidR="004E1920">
        <w:rPr>
          <w:rFonts w:asciiTheme="minorHAnsi" w:hAnsiTheme="minorHAnsi" w:cstheme="minorBidi"/>
        </w:rPr>
        <w:t xml:space="preserve"> poglavja 10 </w:t>
      </w:r>
      <w:r w:rsidR="00F45DDC">
        <w:rPr>
          <w:rFonts w:asciiTheme="minorHAnsi" w:hAnsiTheme="minorHAnsi" w:cstheme="minorBidi"/>
        </w:rPr>
        <w:t xml:space="preserve">»Merila« </w:t>
      </w:r>
      <w:r w:rsidR="004E1920">
        <w:rPr>
          <w:rFonts w:asciiTheme="minorHAnsi" w:hAnsiTheme="minorHAnsi" w:cstheme="minorBidi"/>
        </w:rPr>
        <w:t xml:space="preserve">Navodil ponudnikom. </w:t>
      </w:r>
    </w:p>
    <w:p w14:paraId="5BAA5865" w14:textId="3E087B65" w:rsidR="009B56C4" w:rsidRPr="00297EA0" w:rsidRDefault="009B56C4" w:rsidP="004E1920">
      <w:pPr>
        <w:pStyle w:val="Odstavekseznama"/>
        <w:spacing w:line="240" w:lineRule="auto"/>
        <w:rPr>
          <w:rFonts w:asciiTheme="minorHAnsi" w:hAnsiTheme="minorHAnsi" w:cstheme="minorBidi"/>
        </w:rPr>
      </w:pPr>
    </w:p>
    <w:p w14:paraId="310DFC06" w14:textId="77777777" w:rsidR="009B56C4" w:rsidRDefault="009B56C4" w:rsidP="009B56C4">
      <w:pPr>
        <w:spacing w:line="240" w:lineRule="auto"/>
        <w:rPr>
          <w:rFonts w:asciiTheme="minorHAnsi" w:hAnsiTheme="minorHAnsi" w:cstheme="minorBidi"/>
        </w:rPr>
      </w:pPr>
    </w:p>
    <w:p w14:paraId="537F4E6D" w14:textId="77777777" w:rsidR="0097282E" w:rsidRDefault="0097282E" w:rsidP="009B56C4">
      <w:pPr>
        <w:spacing w:line="240" w:lineRule="auto"/>
        <w:rPr>
          <w:rFonts w:asciiTheme="minorHAnsi" w:hAnsiTheme="minorHAnsi" w:cstheme="minorBidi"/>
        </w:rPr>
      </w:pPr>
    </w:p>
    <w:p w14:paraId="68649688" w14:textId="77777777" w:rsidR="009B56C4" w:rsidRDefault="009B56C4" w:rsidP="009B56C4">
      <w:pPr>
        <w:spacing w:line="240" w:lineRule="auto"/>
        <w:rPr>
          <w:rFonts w:asciiTheme="minorHAnsi" w:hAnsiTheme="minorHAnsi" w:cstheme="minorBidi"/>
        </w:rPr>
      </w:pPr>
    </w:p>
    <w:p w14:paraId="75EFD617" w14:textId="77777777" w:rsidR="009B56C4" w:rsidRPr="00865EF3" w:rsidRDefault="009B56C4" w:rsidP="009B56C4">
      <w:pPr>
        <w:spacing w:line="240" w:lineRule="auto"/>
        <w:rPr>
          <w:rFonts w:asciiTheme="minorHAnsi" w:hAnsiTheme="minorHAnsi" w:cstheme="minorBid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9B56C4" w:rsidRPr="00865EF3" w14:paraId="43CB7AED" w14:textId="77777777">
        <w:trPr>
          <w:trHeight w:val="2092"/>
        </w:trPr>
        <w:tc>
          <w:tcPr>
            <w:tcW w:w="3077" w:type="dxa"/>
          </w:tcPr>
          <w:p w14:paraId="0CF525C6" w14:textId="77777777" w:rsidR="009B56C4" w:rsidRPr="00865EF3" w:rsidRDefault="009B56C4">
            <w:pPr>
              <w:spacing w:line="240" w:lineRule="auto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 xml:space="preserve">Kraj: </w:t>
            </w:r>
            <w:r w:rsidRPr="00865EF3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EF3">
              <w:rPr>
                <w:rFonts w:asciiTheme="minorHAnsi" w:hAnsiTheme="minorHAnsi" w:cstheme="minorBidi"/>
              </w:rPr>
              <w:instrText xml:space="preserve"> FORMTEXT </w:instrText>
            </w:r>
            <w:r w:rsidRPr="00865EF3">
              <w:rPr>
                <w:rFonts w:asciiTheme="minorHAnsi" w:hAnsiTheme="minorHAnsi" w:cstheme="minorBidi"/>
              </w:rPr>
            </w:r>
            <w:r w:rsidRPr="00865EF3">
              <w:rPr>
                <w:rFonts w:asciiTheme="minorHAnsi" w:hAnsiTheme="minorHAnsi" w:cstheme="minorBidi"/>
              </w:rPr>
              <w:fldChar w:fldCharType="separate"/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fldChar w:fldCharType="end"/>
            </w:r>
          </w:p>
          <w:p w14:paraId="33B6C252" w14:textId="77777777" w:rsidR="009B56C4" w:rsidRPr="00865EF3" w:rsidRDefault="009B56C4">
            <w:pPr>
              <w:spacing w:line="240" w:lineRule="auto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 xml:space="preserve">Datum: </w:t>
            </w:r>
            <w:r w:rsidRPr="00865EF3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EF3">
              <w:rPr>
                <w:rFonts w:asciiTheme="minorHAnsi" w:hAnsiTheme="minorHAnsi" w:cstheme="minorBidi"/>
              </w:rPr>
              <w:instrText xml:space="preserve"> FORMTEXT </w:instrText>
            </w:r>
            <w:r w:rsidRPr="00865EF3">
              <w:rPr>
                <w:rFonts w:asciiTheme="minorHAnsi" w:hAnsiTheme="minorHAnsi" w:cstheme="minorBidi"/>
              </w:rPr>
            </w:r>
            <w:r w:rsidRPr="00865EF3">
              <w:rPr>
                <w:rFonts w:asciiTheme="minorHAnsi" w:hAnsiTheme="minorHAnsi" w:cstheme="minorBidi"/>
              </w:rPr>
              <w:fldChar w:fldCharType="separate"/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fldChar w:fldCharType="end"/>
            </w:r>
          </w:p>
          <w:p w14:paraId="05498FC5" w14:textId="77777777" w:rsidR="009B56C4" w:rsidRPr="00865EF3" w:rsidRDefault="009B56C4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721D3315" w14:textId="77777777" w:rsidR="009B56C4" w:rsidRPr="00865EF3" w:rsidRDefault="009B56C4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653DA782" w14:textId="77777777" w:rsidR="009B56C4" w:rsidRPr="00865EF3" w:rsidRDefault="009B56C4">
            <w:pPr>
              <w:spacing w:line="240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3077" w:type="dxa"/>
          </w:tcPr>
          <w:p w14:paraId="0950223D" w14:textId="77777777" w:rsidR="009B56C4" w:rsidRPr="00865EF3" w:rsidRDefault="009B56C4">
            <w:pPr>
              <w:spacing w:line="240" w:lineRule="auto"/>
              <w:jc w:val="center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>žig</w:t>
            </w:r>
          </w:p>
        </w:tc>
        <w:tc>
          <w:tcPr>
            <w:tcW w:w="3077" w:type="dxa"/>
          </w:tcPr>
          <w:p w14:paraId="623E22E0" w14:textId="03282593" w:rsidR="009B56C4" w:rsidRPr="00865EF3" w:rsidRDefault="00F45DDC">
            <w:pPr>
              <w:spacing w:line="240" w:lineRule="auto"/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Odgovorna oseba pri ponudniku</w:t>
            </w:r>
            <w:r w:rsidR="009B56C4" w:rsidRPr="00865EF3">
              <w:rPr>
                <w:rFonts w:asciiTheme="minorHAnsi" w:hAnsiTheme="minorHAnsi" w:cstheme="minorBidi"/>
              </w:rPr>
              <w:t xml:space="preserve">: </w:t>
            </w:r>
            <w:r w:rsidR="009B56C4" w:rsidRPr="00865EF3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9B56C4" w:rsidRPr="00865EF3">
              <w:rPr>
                <w:rFonts w:asciiTheme="minorHAnsi" w:hAnsiTheme="minorHAnsi" w:cstheme="minorBidi"/>
              </w:rPr>
              <w:instrText xml:space="preserve"> FORMTEXT </w:instrText>
            </w:r>
            <w:r w:rsidR="009B56C4" w:rsidRPr="00865EF3">
              <w:rPr>
                <w:rFonts w:asciiTheme="minorHAnsi" w:hAnsiTheme="minorHAnsi" w:cstheme="minorBidi"/>
              </w:rPr>
            </w:r>
            <w:r w:rsidR="009B56C4" w:rsidRPr="00865EF3">
              <w:rPr>
                <w:rFonts w:asciiTheme="minorHAnsi" w:hAnsiTheme="minorHAnsi" w:cstheme="minorBidi"/>
              </w:rPr>
              <w:fldChar w:fldCharType="separate"/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fldChar w:fldCharType="end"/>
            </w:r>
          </w:p>
          <w:p w14:paraId="04CCC55E" w14:textId="77777777" w:rsidR="009B56C4" w:rsidRPr="00865EF3" w:rsidRDefault="009B56C4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3EBC6065" w14:textId="77777777" w:rsidR="009B56C4" w:rsidRPr="00865EF3" w:rsidRDefault="009B56C4">
            <w:pPr>
              <w:spacing w:line="240" w:lineRule="auto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>_________________</w:t>
            </w:r>
          </w:p>
          <w:p w14:paraId="42F172BC" w14:textId="795CD9CD" w:rsidR="009B56C4" w:rsidRPr="00865EF3" w:rsidRDefault="009B56C4" w:rsidP="00C272D9">
            <w:pPr>
              <w:spacing w:line="240" w:lineRule="auto"/>
              <w:ind w:left="-470"/>
              <w:jc w:val="center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>Podpis</w:t>
            </w:r>
          </w:p>
        </w:tc>
      </w:tr>
    </w:tbl>
    <w:p w14:paraId="1C267F30" w14:textId="77777777" w:rsidR="00171E76" w:rsidRPr="00592FD8" w:rsidRDefault="00171E76" w:rsidP="00C272D9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sectPr w:rsidR="00171E76" w:rsidRPr="00592FD8" w:rsidSect="003E05B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601B0" w14:textId="77777777" w:rsidR="008C14BD" w:rsidRDefault="008C14BD" w:rsidP="00107834">
      <w:pPr>
        <w:spacing w:line="240" w:lineRule="auto"/>
      </w:pPr>
      <w:r>
        <w:separator/>
      </w:r>
    </w:p>
  </w:endnote>
  <w:endnote w:type="continuationSeparator" w:id="0">
    <w:p w14:paraId="72A8BF56" w14:textId="77777777" w:rsidR="008C14BD" w:rsidRDefault="008C14BD" w:rsidP="00107834">
      <w:pPr>
        <w:spacing w:line="240" w:lineRule="auto"/>
      </w:pPr>
      <w:r>
        <w:continuationSeparator/>
      </w:r>
    </w:p>
  </w:endnote>
  <w:endnote w:type="continuationNotice" w:id="1">
    <w:p w14:paraId="651D732A" w14:textId="77777777" w:rsidR="008C14BD" w:rsidRDefault="008C14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054FF39" w:rsidR="00314E5D" w:rsidRPr="00C97D5D" w:rsidRDefault="00B351E1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B351E1">
      <w:rPr>
        <w:rFonts w:asciiTheme="minorHAnsi" w:hAnsiTheme="minorHAnsi" w:cstheme="minorHAnsi"/>
        <w:iCs/>
        <w:sz w:val="16"/>
        <w:szCs w:val="16"/>
      </w:rPr>
      <w:t>302/3 - DOKS/2023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134066C0" w:rsidR="00596D6D" w:rsidRPr="00613E8C" w:rsidRDefault="009D283A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D283A">
      <w:rPr>
        <w:rFonts w:ascii="Calibri" w:hAnsi="Calibri" w:cs="Calibri"/>
        <w:sz w:val="16"/>
        <w:szCs w:val="16"/>
      </w:rPr>
      <w:t>302/3 – DOKS/2023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9D96C" w14:textId="77777777" w:rsidR="008C14BD" w:rsidRDefault="008C14BD" w:rsidP="00107834">
      <w:pPr>
        <w:spacing w:line="240" w:lineRule="auto"/>
      </w:pPr>
      <w:r>
        <w:separator/>
      </w:r>
    </w:p>
  </w:footnote>
  <w:footnote w:type="continuationSeparator" w:id="0">
    <w:p w14:paraId="5DFC54C5" w14:textId="77777777" w:rsidR="008C14BD" w:rsidRDefault="008C14BD" w:rsidP="00107834">
      <w:pPr>
        <w:spacing w:line="240" w:lineRule="auto"/>
      </w:pPr>
      <w:r>
        <w:continuationSeparator/>
      </w:r>
    </w:p>
  </w:footnote>
  <w:footnote w:type="continuationNotice" w:id="1">
    <w:p w14:paraId="0421A571" w14:textId="77777777" w:rsidR="008C14BD" w:rsidRDefault="008C14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F848" w14:textId="6AF4C209" w:rsidR="009B56C4" w:rsidRDefault="009B56C4" w:rsidP="009B56C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A92B613" w14:textId="05EC687C" w:rsidR="009B56C4" w:rsidRPr="00052174" w:rsidRDefault="009B56C4" w:rsidP="009B56C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1B6CEB27" w14:textId="77777777" w:rsidR="009B56C4" w:rsidRDefault="009B56C4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218B6002" w14:textId="2217BD96" w:rsidR="003307D8" w:rsidRPr="00052174" w:rsidRDefault="003307D8" w:rsidP="003307D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31406CB1" w:rsid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>1</w:t>
    </w:r>
    <w:r w:rsidR="003516F6">
      <w:rPr>
        <w:rFonts w:asciiTheme="minorHAnsi" w:hAnsiTheme="minorHAnsi" w:cstheme="minorHAnsi"/>
        <w:sz w:val="18"/>
        <w:szCs w:val="18"/>
      </w:rPr>
      <w:t>0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 xml:space="preserve">Seznam </w:t>
    </w:r>
    <w:r w:rsidR="003516F6">
      <w:rPr>
        <w:rFonts w:asciiTheme="minorHAnsi" w:hAnsiTheme="minorHAnsi" w:cstheme="minorHAnsi"/>
        <w:sz w:val="18"/>
        <w:szCs w:val="18"/>
      </w:rPr>
      <w:t>referenc ponudnika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2DB5D508" w14:textId="77777777" w:rsidR="003E05BB" w:rsidRDefault="003E05B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B093477" w14:textId="5B2EB4F0" w:rsidR="003E05BB" w:rsidRDefault="003E05B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AD0DED">
      <w:rPr>
        <w:noProof/>
      </w:rPr>
      <w:drawing>
        <wp:inline distT="0" distB="0" distL="0" distR="0" wp14:anchorId="29E030D5" wp14:editId="586B4BF2">
          <wp:extent cx="5759450" cy="450085"/>
          <wp:effectExtent l="0" t="0" r="0" b="762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36E19E" w14:textId="77777777" w:rsidR="00B91DB1" w:rsidRDefault="00B91DB1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04B160D" w14:textId="77777777" w:rsidR="00B91DB1" w:rsidRPr="00052174" w:rsidRDefault="00B91DB1" w:rsidP="00DE25B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D77234"/>
    <w:multiLevelType w:val="hybridMultilevel"/>
    <w:tmpl w:val="669A89C0"/>
    <w:lvl w:ilvl="0" w:tplc="5BB809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32D9D"/>
    <w:multiLevelType w:val="hybridMultilevel"/>
    <w:tmpl w:val="7C00AAAE"/>
    <w:lvl w:ilvl="0" w:tplc="82B6EFC2">
      <w:numFmt w:val="bullet"/>
      <w:lvlText w:val=""/>
      <w:lvlJc w:val="left"/>
      <w:pPr>
        <w:ind w:left="4605" w:hanging="360"/>
      </w:pPr>
      <w:rPr>
        <w:rFonts w:ascii="Symbol" w:eastAsia="Calibr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14" w15:restartNumberingAfterBreak="0">
    <w:nsid w:val="27215579"/>
    <w:multiLevelType w:val="hybridMultilevel"/>
    <w:tmpl w:val="F648CCA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5033B"/>
    <w:multiLevelType w:val="hybridMultilevel"/>
    <w:tmpl w:val="F648CC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935B0"/>
    <w:multiLevelType w:val="hybridMultilevel"/>
    <w:tmpl w:val="A82AD620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EC96464"/>
    <w:multiLevelType w:val="hybridMultilevel"/>
    <w:tmpl w:val="42285FEA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A2F4B"/>
    <w:multiLevelType w:val="hybridMultilevel"/>
    <w:tmpl w:val="13ACF5CC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86963"/>
    <w:multiLevelType w:val="hybridMultilevel"/>
    <w:tmpl w:val="1B7246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CB51B64"/>
    <w:multiLevelType w:val="hybridMultilevel"/>
    <w:tmpl w:val="FADECB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64638">
    <w:abstractNumId w:val="37"/>
  </w:num>
  <w:num w:numId="2" w16cid:durableId="1507399593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37756407">
    <w:abstractNumId w:val="34"/>
  </w:num>
  <w:num w:numId="4" w16cid:durableId="1224676149">
    <w:abstractNumId w:val="19"/>
  </w:num>
  <w:num w:numId="5" w16cid:durableId="1345865353">
    <w:abstractNumId w:val="24"/>
  </w:num>
  <w:num w:numId="6" w16cid:durableId="1160199268">
    <w:abstractNumId w:val="8"/>
  </w:num>
  <w:num w:numId="7" w16cid:durableId="654529767">
    <w:abstractNumId w:val="6"/>
  </w:num>
  <w:num w:numId="8" w16cid:durableId="1319116305">
    <w:abstractNumId w:val="0"/>
  </w:num>
  <w:num w:numId="9" w16cid:durableId="444353796">
    <w:abstractNumId w:val="2"/>
  </w:num>
  <w:num w:numId="10" w16cid:durableId="1209075002">
    <w:abstractNumId w:val="38"/>
  </w:num>
  <w:num w:numId="11" w16cid:durableId="1072849193">
    <w:abstractNumId w:val="42"/>
  </w:num>
  <w:num w:numId="12" w16cid:durableId="639850380">
    <w:abstractNumId w:val="29"/>
  </w:num>
  <w:num w:numId="13" w16cid:durableId="1705591640">
    <w:abstractNumId w:val="33"/>
  </w:num>
  <w:num w:numId="14" w16cid:durableId="93402250">
    <w:abstractNumId w:val="20"/>
  </w:num>
  <w:num w:numId="15" w16cid:durableId="1684429673">
    <w:abstractNumId w:val="4"/>
  </w:num>
  <w:num w:numId="16" w16cid:durableId="120198896">
    <w:abstractNumId w:val="11"/>
  </w:num>
  <w:num w:numId="17" w16cid:durableId="444932008">
    <w:abstractNumId w:val="41"/>
  </w:num>
  <w:num w:numId="18" w16cid:durableId="1606495747">
    <w:abstractNumId w:val="44"/>
  </w:num>
  <w:num w:numId="19" w16cid:durableId="769738103">
    <w:abstractNumId w:val="39"/>
  </w:num>
  <w:num w:numId="20" w16cid:durableId="30691247">
    <w:abstractNumId w:val="17"/>
  </w:num>
  <w:num w:numId="21" w16cid:durableId="1764452504">
    <w:abstractNumId w:val="3"/>
  </w:num>
  <w:num w:numId="22" w16cid:durableId="132718759">
    <w:abstractNumId w:val="30"/>
  </w:num>
  <w:num w:numId="23" w16cid:durableId="1922332829">
    <w:abstractNumId w:val="1"/>
  </w:num>
  <w:num w:numId="24" w16cid:durableId="1986397460">
    <w:abstractNumId w:val="31"/>
  </w:num>
  <w:num w:numId="25" w16cid:durableId="1476875930">
    <w:abstractNumId w:val="43"/>
  </w:num>
  <w:num w:numId="26" w16cid:durableId="1892695606">
    <w:abstractNumId w:val="35"/>
  </w:num>
  <w:num w:numId="27" w16cid:durableId="3933524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95349">
    <w:abstractNumId w:val="39"/>
  </w:num>
  <w:num w:numId="29" w16cid:durableId="42100292">
    <w:abstractNumId w:val="8"/>
  </w:num>
  <w:num w:numId="30" w16cid:durableId="672533193">
    <w:abstractNumId w:val="26"/>
  </w:num>
  <w:num w:numId="31" w16cid:durableId="1196886083">
    <w:abstractNumId w:val="28"/>
  </w:num>
  <w:num w:numId="32" w16cid:durableId="198982259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32003881">
    <w:abstractNumId w:val="9"/>
  </w:num>
  <w:num w:numId="34" w16cid:durableId="1089813008">
    <w:abstractNumId w:val="32"/>
  </w:num>
  <w:num w:numId="35" w16cid:durableId="1613393879">
    <w:abstractNumId w:val="27"/>
  </w:num>
  <w:num w:numId="36" w16cid:durableId="1163855701">
    <w:abstractNumId w:val="21"/>
  </w:num>
  <w:num w:numId="37" w16cid:durableId="2004770653">
    <w:abstractNumId w:val="12"/>
  </w:num>
  <w:num w:numId="38" w16cid:durableId="1817381303">
    <w:abstractNumId w:val="7"/>
  </w:num>
  <w:num w:numId="39" w16cid:durableId="996303680">
    <w:abstractNumId w:val="40"/>
  </w:num>
  <w:num w:numId="40" w16cid:durableId="812333155">
    <w:abstractNumId w:val="23"/>
  </w:num>
  <w:num w:numId="41" w16cid:durableId="340665901">
    <w:abstractNumId w:val="5"/>
  </w:num>
  <w:num w:numId="42" w16cid:durableId="1405640531">
    <w:abstractNumId w:val="18"/>
  </w:num>
  <w:num w:numId="43" w16cid:durableId="1912537972">
    <w:abstractNumId w:val="10"/>
  </w:num>
  <w:num w:numId="44" w16cid:durableId="1105033857">
    <w:abstractNumId w:val="25"/>
  </w:num>
  <w:num w:numId="45" w16cid:durableId="1313868785">
    <w:abstractNumId w:val="22"/>
  </w:num>
  <w:num w:numId="46" w16cid:durableId="805122759">
    <w:abstractNumId w:val="16"/>
  </w:num>
  <w:num w:numId="47" w16cid:durableId="1586306599">
    <w:abstractNumId w:val="36"/>
  </w:num>
  <w:num w:numId="48" w16cid:durableId="6178505">
    <w:abstractNumId w:val="13"/>
  </w:num>
  <w:num w:numId="49" w16cid:durableId="2083528892">
    <w:abstractNumId w:val="14"/>
  </w:num>
  <w:num w:numId="50" w16cid:durableId="43177895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7E4"/>
    <w:rsid w:val="00015DD6"/>
    <w:rsid w:val="000214FC"/>
    <w:rsid w:val="00023B0A"/>
    <w:rsid w:val="00024106"/>
    <w:rsid w:val="0003081A"/>
    <w:rsid w:val="00031A4B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477AA"/>
    <w:rsid w:val="00052174"/>
    <w:rsid w:val="0005277E"/>
    <w:rsid w:val="00053B35"/>
    <w:rsid w:val="000555C9"/>
    <w:rsid w:val="00060545"/>
    <w:rsid w:val="00060E2A"/>
    <w:rsid w:val="0006117D"/>
    <w:rsid w:val="0006500B"/>
    <w:rsid w:val="00065562"/>
    <w:rsid w:val="00065A80"/>
    <w:rsid w:val="00065CD3"/>
    <w:rsid w:val="0007004C"/>
    <w:rsid w:val="000707D5"/>
    <w:rsid w:val="000715DB"/>
    <w:rsid w:val="00071638"/>
    <w:rsid w:val="00072CFD"/>
    <w:rsid w:val="00072D64"/>
    <w:rsid w:val="000737A2"/>
    <w:rsid w:val="000738BB"/>
    <w:rsid w:val="000757BF"/>
    <w:rsid w:val="00077BD5"/>
    <w:rsid w:val="0008140E"/>
    <w:rsid w:val="000817F6"/>
    <w:rsid w:val="00081D45"/>
    <w:rsid w:val="00082989"/>
    <w:rsid w:val="00087039"/>
    <w:rsid w:val="000918E8"/>
    <w:rsid w:val="00091B32"/>
    <w:rsid w:val="00092CDF"/>
    <w:rsid w:val="000965DF"/>
    <w:rsid w:val="0009799E"/>
    <w:rsid w:val="00097A70"/>
    <w:rsid w:val="000A15D1"/>
    <w:rsid w:val="000A24F8"/>
    <w:rsid w:val="000A351D"/>
    <w:rsid w:val="000A4471"/>
    <w:rsid w:val="000A45B0"/>
    <w:rsid w:val="000A4B6A"/>
    <w:rsid w:val="000A5D41"/>
    <w:rsid w:val="000A6BEF"/>
    <w:rsid w:val="000A6E40"/>
    <w:rsid w:val="000A71DC"/>
    <w:rsid w:val="000A7CFC"/>
    <w:rsid w:val="000B2801"/>
    <w:rsid w:val="000B3C56"/>
    <w:rsid w:val="000B6676"/>
    <w:rsid w:val="000B66C4"/>
    <w:rsid w:val="000B7A9C"/>
    <w:rsid w:val="000B7C44"/>
    <w:rsid w:val="000C0602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4582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1C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035"/>
    <w:rsid w:val="00142B6E"/>
    <w:rsid w:val="00142B7E"/>
    <w:rsid w:val="00142EA9"/>
    <w:rsid w:val="0014388F"/>
    <w:rsid w:val="001459E8"/>
    <w:rsid w:val="0014694B"/>
    <w:rsid w:val="001506B0"/>
    <w:rsid w:val="00150B80"/>
    <w:rsid w:val="001522BC"/>
    <w:rsid w:val="00152883"/>
    <w:rsid w:val="00152B13"/>
    <w:rsid w:val="001531E6"/>
    <w:rsid w:val="00153BB7"/>
    <w:rsid w:val="001549C9"/>
    <w:rsid w:val="00154ED1"/>
    <w:rsid w:val="001552CF"/>
    <w:rsid w:val="00156E59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1E76"/>
    <w:rsid w:val="001733C7"/>
    <w:rsid w:val="0017436F"/>
    <w:rsid w:val="00174D87"/>
    <w:rsid w:val="0017721A"/>
    <w:rsid w:val="00182BED"/>
    <w:rsid w:val="0018465B"/>
    <w:rsid w:val="00184FF4"/>
    <w:rsid w:val="00185980"/>
    <w:rsid w:val="00186696"/>
    <w:rsid w:val="0018717F"/>
    <w:rsid w:val="001875FC"/>
    <w:rsid w:val="0019035D"/>
    <w:rsid w:val="00190461"/>
    <w:rsid w:val="00190927"/>
    <w:rsid w:val="00195807"/>
    <w:rsid w:val="00195B86"/>
    <w:rsid w:val="00195EFB"/>
    <w:rsid w:val="00196704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0E3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1B8"/>
    <w:rsid w:val="001E5202"/>
    <w:rsid w:val="001E5C56"/>
    <w:rsid w:val="001E6840"/>
    <w:rsid w:val="001E685C"/>
    <w:rsid w:val="001E68A0"/>
    <w:rsid w:val="001F074E"/>
    <w:rsid w:val="001F0C07"/>
    <w:rsid w:val="001F22A5"/>
    <w:rsid w:val="001F2C54"/>
    <w:rsid w:val="001F6084"/>
    <w:rsid w:val="001F614F"/>
    <w:rsid w:val="001F677D"/>
    <w:rsid w:val="001F6F87"/>
    <w:rsid w:val="00200E0E"/>
    <w:rsid w:val="002016D3"/>
    <w:rsid w:val="00203401"/>
    <w:rsid w:val="00203D4D"/>
    <w:rsid w:val="00204C9D"/>
    <w:rsid w:val="00206254"/>
    <w:rsid w:val="00207BF1"/>
    <w:rsid w:val="002107C2"/>
    <w:rsid w:val="00213A94"/>
    <w:rsid w:val="0021404D"/>
    <w:rsid w:val="00215EA8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3F40"/>
    <w:rsid w:val="00255517"/>
    <w:rsid w:val="00255603"/>
    <w:rsid w:val="0025573C"/>
    <w:rsid w:val="0026135F"/>
    <w:rsid w:val="00261DF2"/>
    <w:rsid w:val="0026289B"/>
    <w:rsid w:val="002639F8"/>
    <w:rsid w:val="00263F7A"/>
    <w:rsid w:val="002645EB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1CDD"/>
    <w:rsid w:val="00282C53"/>
    <w:rsid w:val="00282F0A"/>
    <w:rsid w:val="002838E4"/>
    <w:rsid w:val="002857A0"/>
    <w:rsid w:val="00286E5A"/>
    <w:rsid w:val="00286E83"/>
    <w:rsid w:val="0028719D"/>
    <w:rsid w:val="00287589"/>
    <w:rsid w:val="002903E9"/>
    <w:rsid w:val="00291922"/>
    <w:rsid w:val="00292D53"/>
    <w:rsid w:val="00294AB7"/>
    <w:rsid w:val="00294D36"/>
    <w:rsid w:val="002958FE"/>
    <w:rsid w:val="002968D0"/>
    <w:rsid w:val="002970AE"/>
    <w:rsid w:val="00297EA0"/>
    <w:rsid w:val="00297F40"/>
    <w:rsid w:val="002A0E82"/>
    <w:rsid w:val="002A15D9"/>
    <w:rsid w:val="002A367F"/>
    <w:rsid w:val="002A406A"/>
    <w:rsid w:val="002A4D70"/>
    <w:rsid w:val="002A5D82"/>
    <w:rsid w:val="002A6853"/>
    <w:rsid w:val="002B0264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5C89"/>
    <w:rsid w:val="002C6EF7"/>
    <w:rsid w:val="002D4102"/>
    <w:rsid w:val="002D473D"/>
    <w:rsid w:val="002D4F2D"/>
    <w:rsid w:val="002D5895"/>
    <w:rsid w:val="002D6CB5"/>
    <w:rsid w:val="002E1FC3"/>
    <w:rsid w:val="002E22CD"/>
    <w:rsid w:val="002E383E"/>
    <w:rsid w:val="002E4C22"/>
    <w:rsid w:val="002E4ECA"/>
    <w:rsid w:val="002E5AF9"/>
    <w:rsid w:val="002F1794"/>
    <w:rsid w:val="002F1E3F"/>
    <w:rsid w:val="002F2666"/>
    <w:rsid w:val="002F2857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5A77"/>
    <w:rsid w:val="00306937"/>
    <w:rsid w:val="00307EBF"/>
    <w:rsid w:val="00307F19"/>
    <w:rsid w:val="00307F37"/>
    <w:rsid w:val="003102E4"/>
    <w:rsid w:val="00310753"/>
    <w:rsid w:val="00314E5D"/>
    <w:rsid w:val="003157B3"/>
    <w:rsid w:val="003174CC"/>
    <w:rsid w:val="00320AE5"/>
    <w:rsid w:val="00321E8F"/>
    <w:rsid w:val="003220BA"/>
    <w:rsid w:val="003235A2"/>
    <w:rsid w:val="0032399A"/>
    <w:rsid w:val="00323CEA"/>
    <w:rsid w:val="00323DE4"/>
    <w:rsid w:val="003272E7"/>
    <w:rsid w:val="00327FD1"/>
    <w:rsid w:val="003301EF"/>
    <w:rsid w:val="003307D8"/>
    <w:rsid w:val="00332AE6"/>
    <w:rsid w:val="003334F7"/>
    <w:rsid w:val="00333B73"/>
    <w:rsid w:val="003342D3"/>
    <w:rsid w:val="003353C1"/>
    <w:rsid w:val="00335EE6"/>
    <w:rsid w:val="00342281"/>
    <w:rsid w:val="00342B1C"/>
    <w:rsid w:val="00342D21"/>
    <w:rsid w:val="003434FB"/>
    <w:rsid w:val="003439F3"/>
    <w:rsid w:val="00343A24"/>
    <w:rsid w:val="0034436E"/>
    <w:rsid w:val="00346412"/>
    <w:rsid w:val="0034680C"/>
    <w:rsid w:val="003468BE"/>
    <w:rsid w:val="00347BB3"/>
    <w:rsid w:val="00350D7A"/>
    <w:rsid w:val="00351053"/>
    <w:rsid w:val="003516F6"/>
    <w:rsid w:val="0035229F"/>
    <w:rsid w:val="003529CF"/>
    <w:rsid w:val="00352B46"/>
    <w:rsid w:val="00352C69"/>
    <w:rsid w:val="00354169"/>
    <w:rsid w:val="00354432"/>
    <w:rsid w:val="00354883"/>
    <w:rsid w:val="00357E16"/>
    <w:rsid w:val="00360B5B"/>
    <w:rsid w:val="00361663"/>
    <w:rsid w:val="00361E99"/>
    <w:rsid w:val="00366B65"/>
    <w:rsid w:val="0037030A"/>
    <w:rsid w:val="00375373"/>
    <w:rsid w:val="00375FF8"/>
    <w:rsid w:val="00376417"/>
    <w:rsid w:val="003807D9"/>
    <w:rsid w:val="00380A46"/>
    <w:rsid w:val="00384883"/>
    <w:rsid w:val="00384D51"/>
    <w:rsid w:val="00385429"/>
    <w:rsid w:val="00387A1E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C44"/>
    <w:rsid w:val="003B2D54"/>
    <w:rsid w:val="003B2DBF"/>
    <w:rsid w:val="003B4010"/>
    <w:rsid w:val="003B5B0C"/>
    <w:rsid w:val="003B5E6F"/>
    <w:rsid w:val="003B6034"/>
    <w:rsid w:val="003B66CD"/>
    <w:rsid w:val="003B6846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5BB"/>
    <w:rsid w:val="003E0C42"/>
    <w:rsid w:val="003E2C47"/>
    <w:rsid w:val="003E4226"/>
    <w:rsid w:val="003E52BB"/>
    <w:rsid w:val="003E54B0"/>
    <w:rsid w:val="003E6027"/>
    <w:rsid w:val="003F03D3"/>
    <w:rsid w:val="003F20FF"/>
    <w:rsid w:val="003F41A4"/>
    <w:rsid w:val="003F4FDA"/>
    <w:rsid w:val="003F760A"/>
    <w:rsid w:val="003F7D4F"/>
    <w:rsid w:val="00400A3C"/>
    <w:rsid w:val="00406E14"/>
    <w:rsid w:val="00410989"/>
    <w:rsid w:val="004109B2"/>
    <w:rsid w:val="00410ACE"/>
    <w:rsid w:val="004117FD"/>
    <w:rsid w:val="004127DA"/>
    <w:rsid w:val="0041527C"/>
    <w:rsid w:val="00422528"/>
    <w:rsid w:val="00422E8F"/>
    <w:rsid w:val="0042347B"/>
    <w:rsid w:val="0042464F"/>
    <w:rsid w:val="004258DA"/>
    <w:rsid w:val="004306AB"/>
    <w:rsid w:val="00431E63"/>
    <w:rsid w:val="00433926"/>
    <w:rsid w:val="00433EFB"/>
    <w:rsid w:val="0043429B"/>
    <w:rsid w:val="00434E43"/>
    <w:rsid w:val="00435EE8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65E31"/>
    <w:rsid w:val="00470593"/>
    <w:rsid w:val="00470CB5"/>
    <w:rsid w:val="00471579"/>
    <w:rsid w:val="00472061"/>
    <w:rsid w:val="0047215B"/>
    <w:rsid w:val="00473C84"/>
    <w:rsid w:val="004754E7"/>
    <w:rsid w:val="00475D32"/>
    <w:rsid w:val="00476DBC"/>
    <w:rsid w:val="00477B39"/>
    <w:rsid w:val="004807A6"/>
    <w:rsid w:val="00481508"/>
    <w:rsid w:val="00483AEE"/>
    <w:rsid w:val="00483D24"/>
    <w:rsid w:val="00484373"/>
    <w:rsid w:val="00484D11"/>
    <w:rsid w:val="00485E7A"/>
    <w:rsid w:val="00490029"/>
    <w:rsid w:val="0049048F"/>
    <w:rsid w:val="0049447B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04F9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423B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1920"/>
    <w:rsid w:val="004E2855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5C9"/>
    <w:rsid w:val="0051096D"/>
    <w:rsid w:val="00511EFA"/>
    <w:rsid w:val="005120D9"/>
    <w:rsid w:val="0051495C"/>
    <w:rsid w:val="005150E9"/>
    <w:rsid w:val="00516F4B"/>
    <w:rsid w:val="005178B0"/>
    <w:rsid w:val="005220C1"/>
    <w:rsid w:val="00522998"/>
    <w:rsid w:val="0052361B"/>
    <w:rsid w:val="00525073"/>
    <w:rsid w:val="005262AF"/>
    <w:rsid w:val="0053094B"/>
    <w:rsid w:val="005312FE"/>
    <w:rsid w:val="0053178D"/>
    <w:rsid w:val="00531EEA"/>
    <w:rsid w:val="00532AF3"/>
    <w:rsid w:val="00533681"/>
    <w:rsid w:val="00533A03"/>
    <w:rsid w:val="00535149"/>
    <w:rsid w:val="00535894"/>
    <w:rsid w:val="00535990"/>
    <w:rsid w:val="00535DB7"/>
    <w:rsid w:val="00536980"/>
    <w:rsid w:val="00536EF9"/>
    <w:rsid w:val="0054043B"/>
    <w:rsid w:val="005411A7"/>
    <w:rsid w:val="005418FF"/>
    <w:rsid w:val="005424DA"/>
    <w:rsid w:val="00542D05"/>
    <w:rsid w:val="00542FE6"/>
    <w:rsid w:val="0054337A"/>
    <w:rsid w:val="00543EC8"/>
    <w:rsid w:val="005445E4"/>
    <w:rsid w:val="00544E43"/>
    <w:rsid w:val="00546D01"/>
    <w:rsid w:val="00547518"/>
    <w:rsid w:val="00547ABA"/>
    <w:rsid w:val="00552466"/>
    <w:rsid w:val="005527C9"/>
    <w:rsid w:val="005531CE"/>
    <w:rsid w:val="00554965"/>
    <w:rsid w:val="00555DE7"/>
    <w:rsid w:val="00556FFE"/>
    <w:rsid w:val="005571B4"/>
    <w:rsid w:val="00557E13"/>
    <w:rsid w:val="005616B4"/>
    <w:rsid w:val="00562109"/>
    <w:rsid w:val="005623E0"/>
    <w:rsid w:val="005629BE"/>
    <w:rsid w:val="005665E3"/>
    <w:rsid w:val="00566C42"/>
    <w:rsid w:val="00567FAB"/>
    <w:rsid w:val="00570CFD"/>
    <w:rsid w:val="005711A8"/>
    <w:rsid w:val="00572406"/>
    <w:rsid w:val="005728D7"/>
    <w:rsid w:val="00573B9B"/>
    <w:rsid w:val="005754EA"/>
    <w:rsid w:val="005771E9"/>
    <w:rsid w:val="005806F0"/>
    <w:rsid w:val="0058135E"/>
    <w:rsid w:val="00585A99"/>
    <w:rsid w:val="0058640D"/>
    <w:rsid w:val="0059093D"/>
    <w:rsid w:val="00591140"/>
    <w:rsid w:val="00591323"/>
    <w:rsid w:val="00591C93"/>
    <w:rsid w:val="005921AB"/>
    <w:rsid w:val="00592C34"/>
    <w:rsid w:val="00592FD8"/>
    <w:rsid w:val="005945F5"/>
    <w:rsid w:val="00596401"/>
    <w:rsid w:val="0059658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A7785"/>
    <w:rsid w:val="005B3D9F"/>
    <w:rsid w:val="005B48AD"/>
    <w:rsid w:val="005B6DAA"/>
    <w:rsid w:val="005B725E"/>
    <w:rsid w:val="005B7847"/>
    <w:rsid w:val="005B7D38"/>
    <w:rsid w:val="005C0001"/>
    <w:rsid w:val="005C2049"/>
    <w:rsid w:val="005C26B1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19B"/>
    <w:rsid w:val="005E33E9"/>
    <w:rsid w:val="005E616F"/>
    <w:rsid w:val="005E63DB"/>
    <w:rsid w:val="005F23AC"/>
    <w:rsid w:val="005F31B2"/>
    <w:rsid w:val="005F6ADD"/>
    <w:rsid w:val="005F6C2F"/>
    <w:rsid w:val="005F73D6"/>
    <w:rsid w:val="00600182"/>
    <w:rsid w:val="0060019B"/>
    <w:rsid w:val="00600D76"/>
    <w:rsid w:val="0060219D"/>
    <w:rsid w:val="006021CC"/>
    <w:rsid w:val="006021E5"/>
    <w:rsid w:val="0060297D"/>
    <w:rsid w:val="006030B7"/>
    <w:rsid w:val="00603377"/>
    <w:rsid w:val="0060588A"/>
    <w:rsid w:val="00606E01"/>
    <w:rsid w:val="00607A8C"/>
    <w:rsid w:val="00610FC2"/>
    <w:rsid w:val="00611B8E"/>
    <w:rsid w:val="00612607"/>
    <w:rsid w:val="006178D1"/>
    <w:rsid w:val="00621B2B"/>
    <w:rsid w:val="006222B9"/>
    <w:rsid w:val="00622990"/>
    <w:rsid w:val="00622A32"/>
    <w:rsid w:val="00622AD8"/>
    <w:rsid w:val="0062379A"/>
    <w:rsid w:val="00627DAE"/>
    <w:rsid w:val="00630DD0"/>
    <w:rsid w:val="006324A3"/>
    <w:rsid w:val="0063468A"/>
    <w:rsid w:val="00634B16"/>
    <w:rsid w:val="00635BA0"/>
    <w:rsid w:val="006369DF"/>
    <w:rsid w:val="00636BEF"/>
    <w:rsid w:val="00637067"/>
    <w:rsid w:val="006374E6"/>
    <w:rsid w:val="00641B46"/>
    <w:rsid w:val="00641BCB"/>
    <w:rsid w:val="00642A4E"/>
    <w:rsid w:val="00642DCC"/>
    <w:rsid w:val="00643603"/>
    <w:rsid w:val="00643816"/>
    <w:rsid w:val="00645217"/>
    <w:rsid w:val="00646750"/>
    <w:rsid w:val="00646868"/>
    <w:rsid w:val="0064766F"/>
    <w:rsid w:val="00651075"/>
    <w:rsid w:val="006517B7"/>
    <w:rsid w:val="00651D7E"/>
    <w:rsid w:val="00651E18"/>
    <w:rsid w:val="00652BB7"/>
    <w:rsid w:val="0065300A"/>
    <w:rsid w:val="0065665B"/>
    <w:rsid w:val="00656669"/>
    <w:rsid w:val="00656908"/>
    <w:rsid w:val="00657551"/>
    <w:rsid w:val="00657EB9"/>
    <w:rsid w:val="006602DC"/>
    <w:rsid w:val="0066096C"/>
    <w:rsid w:val="006614AB"/>
    <w:rsid w:val="00662724"/>
    <w:rsid w:val="00666119"/>
    <w:rsid w:val="00667B70"/>
    <w:rsid w:val="006706D3"/>
    <w:rsid w:val="0067293D"/>
    <w:rsid w:val="00672F43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14C"/>
    <w:rsid w:val="00684589"/>
    <w:rsid w:val="00685FD6"/>
    <w:rsid w:val="00694AD6"/>
    <w:rsid w:val="00696A4A"/>
    <w:rsid w:val="00696A4D"/>
    <w:rsid w:val="00696CCF"/>
    <w:rsid w:val="006A0821"/>
    <w:rsid w:val="006A0D5C"/>
    <w:rsid w:val="006A1A5F"/>
    <w:rsid w:val="006A4907"/>
    <w:rsid w:val="006A7C3E"/>
    <w:rsid w:val="006B0411"/>
    <w:rsid w:val="006B0E0B"/>
    <w:rsid w:val="006B107D"/>
    <w:rsid w:val="006B1421"/>
    <w:rsid w:val="006B2EEB"/>
    <w:rsid w:val="006B371A"/>
    <w:rsid w:val="006C0646"/>
    <w:rsid w:val="006C0665"/>
    <w:rsid w:val="006C126D"/>
    <w:rsid w:val="006C1B4B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298E"/>
    <w:rsid w:val="006E3B16"/>
    <w:rsid w:val="006E48EA"/>
    <w:rsid w:val="006E4F24"/>
    <w:rsid w:val="006E6658"/>
    <w:rsid w:val="006E6F35"/>
    <w:rsid w:val="006E739F"/>
    <w:rsid w:val="006F01C8"/>
    <w:rsid w:val="006F0DD0"/>
    <w:rsid w:val="006F2414"/>
    <w:rsid w:val="006F363D"/>
    <w:rsid w:val="006F4151"/>
    <w:rsid w:val="006F7C6E"/>
    <w:rsid w:val="006F7E91"/>
    <w:rsid w:val="006F7F52"/>
    <w:rsid w:val="0070132E"/>
    <w:rsid w:val="007027BC"/>
    <w:rsid w:val="007031B0"/>
    <w:rsid w:val="0070406B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27EFB"/>
    <w:rsid w:val="00731307"/>
    <w:rsid w:val="00731D2B"/>
    <w:rsid w:val="0073283A"/>
    <w:rsid w:val="00733D08"/>
    <w:rsid w:val="00735066"/>
    <w:rsid w:val="00735CEB"/>
    <w:rsid w:val="00740347"/>
    <w:rsid w:val="00740921"/>
    <w:rsid w:val="00743D65"/>
    <w:rsid w:val="00744175"/>
    <w:rsid w:val="007454A9"/>
    <w:rsid w:val="00745847"/>
    <w:rsid w:val="007465A7"/>
    <w:rsid w:val="0074755C"/>
    <w:rsid w:val="007505B9"/>
    <w:rsid w:val="00750670"/>
    <w:rsid w:val="007511EA"/>
    <w:rsid w:val="00751240"/>
    <w:rsid w:val="007525C8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6788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0E46"/>
    <w:rsid w:val="00781D57"/>
    <w:rsid w:val="00782FEF"/>
    <w:rsid w:val="0078518E"/>
    <w:rsid w:val="00785980"/>
    <w:rsid w:val="00785CCD"/>
    <w:rsid w:val="00787615"/>
    <w:rsid w:val="00787874"/>
    <w:rsid w:val="00794818"/>
    <w:rsid w:val="00794D45"/>
    <w:rsid w:val="00795396"/>
    <w:rsid w:val="007959CA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3F22"/>
    <w:rsid w:val="007B52B5"/>
    <w:rsid w:val="007B5FE3"/>
    <w:rsid w:val="007B6D1D"/>
    <w:rsid w:val="007B7CEB"/>
    <w:rsid w:val="007C1154"/>
    <w:rsid w:val="007C11EC"/>
    <w:rsid w:val="007C1BF9"/>
    <w:rsid w:val="007C63EB"/>
    <w:rsid w:val="007C7530"/>
    <w:rsid w:val="007C79D5"/>
    <w:rsid w:val="007D0CE2"/>
    <w:rsid w:val="007D2563"/>
    <w:rsid w:val="007D2828"/>
    <w:rsid w:val="007D2868"/>
    <w:rsid w:val="007D36E6"/>
    <w:rsid w:val="007D4433"/>
    <w:rsid w:val="007D4B7E"/>
    <w:rsid w:val="007D5807"/>
    <w:rsid w:val="007D5C3F"/>
    <w:rsid w:val="007D690C"/>
    <w:rsid w:val="007D7D0D"/>
    <w:rsid w:val="007E1A2E"/>
    <w:rsid w:val="007E27C7"/>
    <w:rsid w:val="007E34E3"/>
    <w:rsid w:val="007E3F08"/>
    <w:rsid w:val="007E5B23"/>
    <w:rsid w:val="007E6008"/>
    <w:rsid w:val="007F00EE"/>
    <w:rsid w:val="007F0E70"/>
    <w:rsid w:val="007F110D"/>
    <w:rsid w:val="007F38DC"/>
    <w:rsid w:val="007F4777"/>
    <w:rsid w:val="007F47CB"/>
    <w:rsid w:val="007F51AC"/>
    <w:rsid w:val="007F51D3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396"/>
    <w:rsid w:val="00811D7E"/>
    <w:rsid w:val="00812CA2"/>
    <w:rsid w:val="00820954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47A57"/>
    <w:rsid w:val="00850187"/>
    <w:rsid w:val="008522B5"/>
    <w:rsid w:val="0085309C"/>
    <w:rsid w:val="0085369F"/>
    <w:rsid w:val="0085416B"/>
    <w:rsid w:val="0085624D"/>
    <w:rsid w:val="0085630A"/>
    <w:rsid w:val="00856D4D"/>
    <w:rsid w:val="00857974"/>
    <w:rsid w:val="00861EAC"/>
    <w:rsid w:val="0086206A"/>
    <w:rsid w:val="00863794"/>
    <w:rsid w:val="008649FB"/>
    <w:rsid w:val="008658E0"/>
    <w:rsid w:val="00865EF3"/>
    <w:rsid w:val="0086617D"/>
    <w:rsid w:val="00866E58"/>
    <w:rsid w:val="00866E72"/>
    <w:rsid w:val="00871CDD"/>
    <w:rsid w:val="00873104"/>
    <w:rsid w:val="00873353"/>
    <w:rsid w:val="00874BED"/>
    <w:rsid w:val="00875E11"/>
    <w:rsid w:val="00877060"/>
    <w:rsid w:val="008773A4"/>
    <w:rsid w:val="008806EA"/>
    <w:rsid w:val="008838E8"/>
    <w:rsid w:val="00883FD4"/>
    <w:rsid w:val="00885574"/>
    <w:rsid w:val="00886C18"/>
    <w:rsid w:val="00887743"/>
    <w:rsid w:val="00887C43"/>
    <w:rsid w:val="008913EC"/>
    <w:rsid w:val="0089323E"/>
    <w:rsid w:val="008935F2"/>
    <w:rsid w:val="00894096"/>
    <w:rsid w:val="008943CC"/>
    <w:rsid w:val="0089453D"/>
    <w:rsid w:val="00894DAD"/>
    <w:rsid w:val="008966FE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4647"/>
    <w:rsid w:val="008B6487"/>
    <w:rsid w:val="008C0918"/>
    <w:rsid w:val="008C0ED9"/>
    <w:rsid w:val="008C14BD"/>
    <w:rsid w:val="008C34B7"/>
    <w:rsid w:val="008C3872"/>
    <w:rsid w:val="008C3C3C"/>
    <w:rsid w:val="008C7509"/>
    <w:rsid w:val="008D0587"/>
    <w:rsid w:val="008D0E31"/>
    <w:rsid w:val="008D4102"/>
    <w:rsid w:val="008D473D"/>
    <w:rsid w:val="008D49DE"/>
    <w:rsid w:val="008D5414"/>
    <w:rsid w:val="008D59B9"/>
    <w:rsid w:val="008D770F"/>
    <w:rsid w:val="008E03CE"/>
    <w:rsid w:val="008E280A"/>
    <w:rsid w:val="008E3BC3"/>
    <w:rsid w:val="008E3DC1"/>
    <w:rsid w:val="008E3F72"/>
    <w:rsid w:val="008E4ECC"/>
    <w:rsid w:val="008E6EF7"/>
    <w:rsid w:val="008F042F"/>
    <w:rsid w:val="008F1A6D"/>
    <w:rsid w:val="008F2B68"/>
    <w:rsid w:val="008F2E18"/>
    <w:rsid w:val="008F353B"/>
    <w:rsid w:val="008F639F"/>
    <w:rsid w:val="008F6BFB"/>
    <w:rsid w:val="00903DEE"/>
    <w:rsid w:val="0090636C"/>
    <w:rsid w:val="0091263B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36FE0"/>
    <w:rsid w:val="009400F7"/>
    <w:rsid w:val="00940D5E"/>
    <w:rsid w:val="009434A2"/>
    <w:rsid w:val="00944578"/>
    <w:rsid w:val="00945C8B"/>
    <w:rsid w:val="0094764F"/>
    <w:rsid w:val="0095047D"/>
    <w:rsid w:val="00950B2E"/>
    <w:rsid w:val="009511A6"/>
    <w:rsid w:val="0095137A"/>
    <w:rsid w:val="0095139F"/>
    <w:rsid w:val="009523B6"/>
    <w:rsid w:val="00954F0B"/>
    <w:rsid w:val="009559B9"/>
    <w:rsid w:val="009560D2"/>
    <w:rsid w:val="00956D4B"/>
    <w:rsid w:val="0095713A"/>
    <w:rsid w:val="00957A8F"/>
    <w:rsid w:val="00957CA5"/>
    <w:rsid w:val="00962EF1"/>
    <w:rsid w:val="009638CE"/>
    <w:rsid w:val="00964F88"/>
    <w:rsid w:val="0096620C"/>
    <w:rsid w:val="0096654D"/>
    <w:rsid w:val="009679CC"/>
    <w:rsid w:val="0097282E"/>
    <w:rsid w:val="0097391D"/>
    <w:rsid w:val="009746DC"/>
    <w:rsid w:val="00974784"/>
    <w:rsid w:val="00974AB6"/>
    <w:rsid w:val="00975E5C"/>
    <w:rsid w:val="0097694F"/>
    <w:rsid w:val="009771F3"/>
    <w:rsid w:val="0098141E"/>
    <w:rsid w:val="00981FEC"/>
    <w:rsid w:val="00982606"/>
    <w:rsid w:val="009826A0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B56C4"/>
    <w:rsid w:val="009C3657"/>
    <w:rsid w:val="009C37E9"/>
    <w:rsid w:val="009C5751"/>
    <w:rsid w:val="009C5A9D"/>
    <w:rsid w:val="009C5AF3"/>
    <w:rsid w:val="009C62C8"/>
    <w:rsid w:val="009C6475"/>
    <w:rsid w:val="009D1DBC"/>
    <w:rsid w:val="009D22C0"/>
    <w:rsid w:val="009D283A"/>
    <w:rsid w:val="009D2CFC"/>
    <w:rsid w:val="009D474A"/>
    <w:rsid w:val="009D4C83"/>
    <w:rsid w:val="009D4D02"/>
    <w:rsid w:val="009D7267"/>
    <w:rsid w:val="009D7722"/>
    <w:rsid w:val="009E0F99"/>
    <w:rsid w:val="009E1A1F"/>
    <w:rsid w:val="009E20EE"/>
    <w:rsid w:val="009E244B"/>
    <w:rsid w:val="009E2506"/>
    <w:rsid w:val="009E3725"/>
    <w:rsid w:val="009E4375"/>
    <w:rsid w:val="009E45FF"/>
    <w:rsid w:val="009E4FC4"/>
    <w:rsid w:val="009E50AD"/>
    <w:rsid w:val="009E5A9D"/>
    <w:rsid w:val="009E6375"/>
    <w:rsid w:val="009E737D"/>
    <w:rsid w:val="009E76B1"/>
    <w:rsid w:val="009F1761"/>
    <w:rsid w:val="009F1778"/>
    <w:rsid w:val="009F3F4A"/>
    <w:rsid w:val="009F5251"/>
    <w:rsid w:val="009F5AC1"/>
    <w:rsid w:val="009F6580"/>
    <w:rsid w:val="00A021B9"/>
    <w:rsid w:val="00A03BB3"/>
    <w:rsid w:val="00A040D2"/>
    <w:rsid w:val="00A0456C"/>
    <w:rsid w:val="00A0460C"/>
    <w:rsid w:val="00A04F50"/>
    <w:rsid w:val="00A05FE9"/>
    <w:rsid w:val="00A06055"/>
    <w:rsid w:val="00A07EEB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2705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67DF"/>
    <w:rsid w:val="00A470E6"/>
    <w:rsid w:val="00A47D2E"/>
    <w:rsid w:val="00A47EB8"/>
    <w:rsid w:val="00A50417"/>
    <w:rsid w:val="00A508FE"/>
    <w:rsid w:val="00A513D8"/>
    <w:rsid w:val="00A51C4E"/>
    <w:rsid w:val="00A524FE"/>
    <w:rsid w:val="00A53005"/>
    <w:rsid w:val="00A53241"/>
    <w:rsid w:val="00A54782"/>
    <w:rsid w:val="00A564AD"/>
    <w:rsid w:val="00A635E3"/>
    <w:rsid w:val="00A64930"/>
    <w:rsid w:val="00A66860"/>
    <w:rsid w:val="00A672D2"/>
    <w:rsid w:val="00A673E1"/>
    <w:rsid w:val="00A67866"/>
    <w:rsid w:val="00A70194"/>
    <w:rsid w:val="00A719AD"/>
    <w:rsid w:val="00A721E4"/>
    <w:rsid w:val="00A74C60"/>
    <w:rsid w:val="00A7736D"/>
    <w:rsid w:val="00A77925"/>
    <w:rsid w:val="00A80444"/>
    <w:rsid w:val="00A80829"/>
    <w:rsid w:val="00A821F7"/>
    <w:rsid w:val="00A82C07"/>
    <w:rsid w:val="00A82D55"/>
    <w:rsid w:val="00A83235"/>
    <w:rsid w:val="00A841F4"/>
    <w:rsid w:val="00A8613F"/>
    <w:rsid w:val="00A8679C"/>
    <w:rsid w:val="00A86B28"/>
    <w:rsid w:val="00A87326"/>
    <w:rsid w:val="00A87650"/>
    <w:rsid w:val="00A90174"/>
    <w:rsid w:val="00A9087A"/>
    <w:rsid w:val="00A91008"/>
    <w:rsid w:val="00A91109"/>
    <w:rsid w:val="00A92E83"/>
    <w:rsid w:val="00A946FC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5FF"/>
    <w:rsid w:val="00AB47F7"/>
    <w:rsid w:val="00AB664D"/>
    <w:rsid w:val="00AB6A80"/>
    <w:rsid w:val="00AB6C05"/>
    <w:rsid w:val="00AB6C1B"/>
    <w:rsid w:val="00AC40E9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183"/>
    <w:rsid w:val="00AD7B83"/>
    <w:rsid w:val="00AE082E"/>
    <w:rsid w:val="00AE1163"/>
    <w:rsid w:val="00AE168B"/>
    <w:rsid w:val="00AE27B8"/>
    <w:rsid w:val="00AE2F42"/>
    <w:rsid w:val="00AF08B9"/>
    <w:rsid w:val="00AF0C2C"/>
    <w:rsid w:val="00AF1788"/>
    <w:rsid w:val="00AF1D43"/>
    <w:rsid w:val="00AF1EFD"/>
    <w:rsid w:val="00AF1F2F"/>
    <w:rsid w:val="00AF3955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178D0"/>
    <w:rsid w:val="00B21E2B"/>
    <w:rsid w:val="00B22C17"/>
    <w:rsid w:val="00B22D9B"/>
    <w:rsid w:val="00B23C0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2800"/>
    <w:rsid w:val="00B3391A"/>
    <w:rsid w:val="00B351E1"/>
    <w:rsid w:val="00B35497"/>
    <w:rsid w:val="00B36A62"/>
    <w:rsid w:val="00B37EA3"/>
    <w:rsid w:val="00B41158"/>
    <w:rsid w:val="00B42800"/>
    <w:rsid w:val="00B43DB4"/>
    <w:rsid w:val="00B43DD7"/>
    <w:rsid w:val="00B44455"/>
    <w:rsid w:val="00B4591D"/>
    <w:rsid w:val="00B45D69"/>
    <w:rsid w:val="00B467B5"/>
    <w:rsid w:val="00B46B0F"/>
    <w:rsid w:val="00B46BDA"/>
    <w:rsid w:val="00B47700"/>
    <w:rsid w:val="00B47EF7"/>
    <w:rsid w:val="00B51A28"/>
    <w:rsid w:val="00B53367"/>
    <w:rsid w:val="00B533D1"/>
    <w:rsid w:val="00B53D99"/>
    <w:rsid w:val="00B5434A"/>
    <w:rsid w:val="00B55B72"/>
    <w:rsid w:val="00B5778B"/>
    <w:rsid w:val="00B601BB"/>
    <w:rsid w:val="00B6081B"/>
    <w:rsid w:val="00B609D9"/>
    <w:rsid w:val="00B67D48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1A88"/>
    <w:rsid w:val="00B91DB1"/>
    <w:rsid w:val="00B931C0"/>
    <w:rsid w:val="00B937A1"/>
    <w:rsid w:val="00B94807"/>
    <w:rsid w:val="00B957BE"/>
    <w:rsid w:val="00B95DDD"/>
    <w:rsid w:val="00B97B51"/>
    <w:rsid w:val="00BA1410"/>
    <w:rsid w:val="00BA3A1C"/>
    <w:rsid w:val="00BA3BC0"/>
    <w:rsid w:val="00BA47BB"/>
    <w:rsid w:val="00BA4E07"/>
    <w:rsid w:val="00BA7068"/>
    <w:rsid w:val="00BA70AE"/>
    <w:rsid w:val="00BB0F33"/>
    <w:rsid w:val="00BB1E26"/>
    <w:rsid w:val="00BB1ECA"/>
    <w:rsid w:val="00BB24DB"/>
    <w:rsid w:val="00BB2C66"/>
    <w:rsid w:val="00BB395E"/>
    <w:rsid w:val="00BB4569"/>
    <w:rsid w:val="00BB4F20"/>
    <w:rsid w:val="00BC2025"/>
    <w:rsid w:val="00BC386A"/>
    <w:rsid w:val="00BC4041"/>
    <w:rsid w:val="00BC4F19"/>
    <w:rsid w:val="00BC5F13"/>
    <w:rsid w:val="00BD0DAB"/>
    <w:rsid w:val="00BD198B"/>
    <w:rsid w:val="00BD1F1E"/>
    <w:rsid w:val="00BD55D6"/>
    <w:rsid w:val="00BD5A8F"/>
    <w:rsid w:val="00BD5CFB"/>
    <w:rsid w:val="00BD7789"/>
    <w:rsid w:val="00BE0704"/>
    <w:rsid w:val="00BE22EA"/>
    <w:rsid w:val="00BE4635"/>
    <w:rsid w:val="00BF14F1"/>
    <w:rsid w:val="00BF2CA9"/>
    <w:rsid w:val="00BF2FD9"/>
    <w:rsid w:val="00BF362C"/>
    <w:rsid w:val="00BF38D1"/>
    <w:rsid w:val="00BF3BB7"/>
    <w:rsid w:val="00BF4E57"/>
    <w:rsid w:val="00BF4F5F"/>
    <w:rsid w:val="00BF5413"/>
    <w:rsid w:val="00BF6C51"/>
    <w:rsid w:val="00BF6F9D"/>
    <w:rsid w:val="00C000EA"/>
    <w:rsid w:val="00C007F3"/>
    <w:rsid w:val="00C01D8E"/>
    <w:rsid w:val="00C02B89"/>
    <w:rsid w:val="00C03979"/>
    <w:rsid w:val="00C04C73"/>
    <w:rsid w:val="00C05F43"/>
    <w:rsid w:val="00C10375"/>
    <w:rsid w:val="00C10A35"/>
    <w:rsid w:val="00C12AA8"/>
    <w:rsid w:val="00C1318C"/>
    <w:rsid w:val="00C15B90"/>
    <w:rsid w:val="00C16419"/>
    <w:rsid w:val="00C2047D"/>
    <w:rsid w:val="00C211FC"/>
    <w:rsid w:val="00C2155B"/>
    <w:rsid w:val="00C22E33"/>
    <w:rsid w:val="00C25178"/>
    <w:rsid w:val="00C25185"/>
    <w:rsid w:val="00C261AA"/>
    <w:rsid w:val="00C2630D"/>
    <w:rsid w:val="00C2643A"/>
    <w:rsid w:val="00C272D9"/>
    <w:rsid w:val="00C2739E"/>
    <w:rsid w:val="00C3079A"/>
    <w:rsid w:val="00C30816"/>
    <w:rsid w:val="00C3133D"/>
    <w:rsid w:val="00C31DFF"/>
    <w:rsid w:val="00C323A7"/>
    <w:rsid w:val="00C3243E"/>
    <w:rsid w:val="00C3543B"/>
    <w:rsid w:val="00C354CC"/>
    <w:rsid w:val="00C35F11"/>
    <w:rsid w:val="00C36502"/>
    <w:rsid w:val="00C36586"/>
    <w:rsid w:val="00C4173E"/>
    <w:rsid w:val="00C4433A"/>
    <w:rsid w:val="00C450AB"/>
    <w:rsid w:val="00C45A34"/>
    <w:rsid w:val="00C45EE6"/>
    <w:rsid w:val="00C47C3C"/>
    <w:rsid w:val="00C47E2E"/>
    <w:rsid w:val="00C47F7E"/>
    <w:rsid w:val="00C5113C"/>
    <w:rsid w:val="00C5247A"/>
    <w:rsid w:val="00C52A2D"/>
    <w:rsid w:val="00C53C81"/>
    <w:rsid w:val="00C5596F"/>
    <w:rsid w:val="00C574EE"/>
    <w:rsid w:val="00C6028B"/>
    <w:rsid w:val="00C625DB"/>
    <w:rsid w:val="00C63B20"/>
    <w:rsid w:val="00C643D9"/>
    <w:rsid w:val="00C64F8D"/>
    <w:rsid w:val="00C65919"/>
    <w:rsid w:val="00C66992"/>
    <w:rsid w:val="00C66D28"/>
    <w:rsid w:val="00C706EC"/>
    <w:rsid w:val="00C70CC8"/>
    <w:rsid w:val="00C72CE5"/>
    <w:rsid w:val="00C73E52"/>
    <w:rsid w:val="00C74B97"/>
    <w:rsid w:val="00C760A1"/>
    <w:rsid w:val="00C764D2"/>
    <w:rsid w:val="00C76B95"/>
    <w:rsid w:val="00C80C9D"/>
    <w:rsid w:val="00C81607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0EC"/>
    <w:rsid w:val="00CC3A9A"/>
    <w:rsid w:val="00CC3B1D"/>
    <w:rsid w:val="00CC4538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0C2E"/>
    <w:rsid w:val="00CF0E89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1FA1"/>
    <w:rsid w:val="00D136A5"/>
    <w:rsid w:val="00D14B03"/>
    <w:rsid w:val="00D14B51"/>
    <w:rsid w:val="00D15ECB"/>
    <w:rsid w:val="00D17F02"/>
    <w:rsid w:val="00D20277"/>
    <w:rsid w:val="00D21292"/>
    <w:rsid w:val="00D225EE"/>
    <w:rsid w:val="00D24435"/>
    <w:rsid w:val="00D24859"/>
    <w:rsid w:val="00D25434"/>
    <w:rsid w:val="00D26262"/>
    <w:rsid w:val="00D26EBF"/>
    <w:rsid w:val="00D27621"/>
    <w:rsid w:val="00D277D6"/>
    <w:rsid w:val="00D323A4"/>
    <w:rsid w:val="00D334BF"/>
    <w:rsid w:val="00D363AD"/>
    <w:rsid w:val="00D3644E"/>
    <w:rsid w:val="00D411A6"/>
    <w:rsid w:val="00D41411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496E"/>
    <w:rsid w:val="00D55696"/>
    <w:rsid w:val="00D56103"/>
    <w:rsid w:val="00D5662C"/>
    <w:rsid w:val="00D6137D"/>
    <w:rsid w:val="00D61EA1"/>
    <w:rsid w:val="00D6326E"/>
    <w:rsid w:val="00D63EF4"/>
    <w:rsid w:val="00D6495B"/>
    <w:rsid w:val="00D64B4D"/>
    <w:rsid w:val="00D64C4B"/>
    <w:rsid w:val="00D65E75"/>
    <w:rsid w:val="00D65E97"/>
    <w:rsid w:val="00D66E7F"/>
    <w:rsid w:val="00D67741"/>
    <w:rsid w:val="00D7148C"/>
    <w:rsid w:val="00D72924"/>
    <w:rsid w:val="00D76F80"/>
    <w:rsid w:val="00D77AFD"/>
    <w:rsid w:val="00D8030A"/>
    <w:rsid w:val="00D80556"/>
    <w:rsid w:val="00D80DF0"/>
    <w:rsid w:val="00D818E2"/>
    <w:rsid w:val="00D81C0A"/>
    <w:rsid w:val="00D81D97"/>
    <w:rsid w:val="00D82AB9"/>
    <w:rsid w:val="00D83733"/>
    <w:rsid w:val="00D83F52"/>
    <w:rsid w:val="00D848C1"/>
    <w:rsid w:val="00D857A0"/>
    <w:rsid w:val="00D86822"/>
    <w:rsid w:val="00D874EE"/>
    <w:rsid w:val="00D91232"/>
    <w:rsid w:val="00D9145A"/>
    <w:rsid w:val="00D91AD5"/>
    <w:rsid w:val="00D91F0F"/>
    <w:rsid w:val="00D9286E"/>
    <w:rsid w:val="00D946D9"/>
    <w:rsid w:val="00D94C88"/>
    <w:rsid w:val="00D95101"/>
    <w:rsid w:val="00D95B56"/>
    <w:rsid w:val="00D96083"/>
    <w:rsid w:val="00D96DA7"/>
    <w:rsid w:val="00DA226D"/>
    <w:rsid w:val="00DA2AD6"/>
    <w:rsid w:val="00DA3916"/>
    <w:rsid w:val="00DA69E4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4B39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549F"/>
    <w:rsid w:val="00DC7D47"/>
    <w:rsid w:val="00DD1018"/>
    <w:rsid w:val="00DD1EB9"/>
    <w:rsid w:val="00DD3FAB"/>
    <w:rsid w:val="00DD40E8"/>
    <w:rsid w:val="00DD471E"/>
    <w:rsid w:val="00DD5241"/>
    <w:rsid w:val="00DD534C"/>
    <w:rsid w:val="00DE14F5"/>
    <w:rsid w:val="00DE1B3F"/>
    <w:rsid w:val="00DE25B4"/>
    <w:rsid w:val="00DE30BA"/>
    <w:rsid w:val="00DE36CF"/>
    <w:rsid w:val="00DE571D"/>
    <w:rsid w:val="00DE7E28"/>
    <w:rsid w:val="00DF02D8"/>
    <w:rsid w:val="00DF1E36"/>
    <w:rsid w:val="00DF3EA2"/>
    <w:rsid w:val="00DF5310"/>
    <w:rsid w:val="00DF718E"/>
    <w:rsid w:val="00DF7258"/>
    <w:rsid w:val="00DF7965"/>
    <w:rsid w:val="00E009D7"/>
    <w:rsid w:val="00E00A95"/>
    <w:rsid w:val="00E01782"/>
    <w:rsid w:val="00E01B0D"/>
    <w:rsid w:val="00E03287"/>
    <w:rsid w:val="00E04560"/>
    <w:rsid w:val="00E12099"/>
    <w:rsid w:val="00E12C6C"/>
    <w:rsid w:val="00E13C11"/>
    <w:rsid w:val="00E144F7"/>
    <w:rsid w:val="00E15EF7"/>
    <w:rsid w:val="00E16C40"/>
    <w:rsid w:val="00E20084"/>
    <w:rsid w:val="00E21F99"/>
    <w:rsid w:val="00E22A68"/>
    <w:rsid w:val="00E23103"/>
    <w:rsid w:val="00E24171"/>
    <w:rsid w:val="00E24B9E"/>
    <w:rsid w:val="00E2698C"/>
    <w:rsid w:val="00E27348"/>
    <w:rsid w:val="00E30CD0"/>
    <w:rsid w:val="00E31E06"/>
    <w:rsid w:val="00E37A75"/>
    <w:rsid w:val="00E37B86"/>
    <w:rsid w:val="00E412EB"/>
    <w:rsid w:val="00E41860"/>
    <w:rsid w:val="00E426CE"/>
    <w:rsid w:val="00E42CA7"/>
    <w:rsid w:val="00E4360C"/>
    <w:rsid w:val="00E43A60"/>
    <w:rsid w:val="00E454EC"/>
    <w:rsid w:val="00E4616C"/>
    <w:rsid w:val="00E46B49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33AC"/>
    <w:rsid w:val="00E649B1"/>
    <w:rsid w:val="00E66097"/>
    <w:rsid w:val="00E67AA1"/>
    <w:rsid w:val="00E67DF3"/>
    <w:rsid w:val="00E70214"/>
    <w:rsid w:val="00E70342"/>
    <w:rsid w:val="00E706C3"/>
    <w:rsid w:val="00E722DF"/>
    <w:rsid w:val="00E7393E"/>
    <w:rsid w:val="00E76DC3"/>
    <w:rsid w:val="00E76FC4"/>
    <w:rsid w:val="00E778B5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B10"/>
    <w:rsid w:val="00E91F79"/>
    <w:rsid w:val="00E9226A"/>
    <w:rsid w:val="00E941E0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641"/>
    <w:rsid w:val="00ED07E1"/>
    <w:rsid w:val="00ED0938"/>
    <w:rsid w:val="00ED0A6C"/>
    <w:rsid w:val="00ED0B9C"/>
    <w:rsid w:val="00ED13E0"/>
    <w:rsid w:val="00ED1481"/>
    <w:rsid w:val="00ED3A36"/>
    <w:rsid w:val="00ED3BFB"/>
    <w:rsid w:val="00ED4807"/>
    <w:rsid w:val="00ED6F34"/>
    <w:rsid w:val="00ED7620"/>
    <w:rsid w:val="00EE3018"/>
    <w:rsid w:val="00EE402A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5C5"/>
    <w:rsid w:val="00F0267E"/>
    <w:rsid w:val="00F033FE"/>
    <w:rsid w:val="00F04081"/>
    <w:rsid w:val="00F04167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37085"/>
    <w:rsid w:val="00F40E5F"/>
    <w:rsid w:val="00F41BC0"/>
    <w:rsid w:val="00F4399E"/>
    <w:rsid w:val="00F43EDA"/>
    <w:rsid w:val="00F44601"/>
    <w:rsid w:val="00F459F1"/>
    <w:rsid w:val="00F45DDC"/>
    <w:rsid w:val="00F472D1"/>
    <w:rsid w:val="00F505F8"/>
    <w:rsid w:val="00F54FBA"/>
    <w:rsid w:val="00F5500F"/>
    <w:rsid w:val="00F55475"/>
    <w:rsid w:val="00F55E9E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779"/>
    <w:rsid w:val="00F72956"/>
    <w:rsid w:val="00F74850"/>
    <w:rsid w:val="00F757DF"/>
    <w:rsid w:val="00F75C90"/>
    <w:rsid w:val="00F76A53"/>
    <w:rsid w:val="00F77F88"/>
    <w:rsid w:val="00F8039E"/>
    <w:rsid w:val="00F8095F"/>
    <w:rsid w:val="00F838DB"/>
    <w:rsid w:val="00F83C49"/>
    <w:rsid w:val="00F860B8"/>
    <w:rsid w:val="00F86C4A"/>
    <w:rsid w:val="00F86D98"/>
    <w:rsid w:val="00F87587"/>
    <w:rsid w:val="00F90F3A"/>
    <w:rsid w:val="00F90F84"/>
    <w:rsid w:val="00F917D6"/>
    <w:rsid w:val="00F93910"/>
    <w:rsid w:val="00F952CE"/>
    <w:rsid w:val="00F9681C"/>
    <w:rsid w:val="00F97C9B"/>
    <w:rsid w:val="00F97D30"/>
    <w:rsid w:val="00FA09B2"/>
    <w:rsid w:val="00FA0EDB"/>
    <w:rsid w:val="00FA1995"/>
    <w:rsid w:val="00FA1A50"/>
    <w:rsid w:val="00FA1E6D"/>
    <w:rsid w:val="00FA2C0C"/>
    <w:rsid w:val="00FA3F7D"/>
    <w:rsid w:val="00FA4A73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201E"/>
    <w:rsid w:val="00FE5A1C"/>
    <w:rsid w:val="00FE606F"/>
    <w:rsid w:val="00FE6A05"/>
    <w:rsid w:val="00FE70EE"/>
    <w:rsid w:val="00FE710B"/>
    <w:rsid w:val="00FE71B9"/>
    <w:rsid w:val="00FE7AEB"/>
    <w:rsid w:val="00FF202A"/>
    <w:rsid w:val="00FF2566"/>
    <w:rsid w:val="00FF3665"/>
    <w:rsid w:val="035E189C"/>
    <w:rsid w:val="05552327"/>
    <w:rsid w:val="0B92E40F"/>
    <w:rsid w:val="0E9641D1"/>
    <w:rsid w:val="143F016B"/>
    <w:rsid w:val="1D04DDA6"/>
    <w:rsid w:val="38ABD267"/>
    <w:rsid w:val="42513582"/>
    <w:rsid w:val="56049A08"/>
    <w:rsid w:val="63841F7C"/>
    <w:rsid w:val="7292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A4BCA44D-0F7B-458F-853B-065A6AEB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-zamik">
    <w:name w:val="Body Text Indent"/>
    <w:basedOn w:val="Navaden"/>
    <w:link w:val="Telobesedila-zamikZnak"/>
    <w:unhideWhenUsed/>
    <w:rsid w:val="00F76A53"/>
    <w:pPr>
      <w:tabs>
        <w:tab w:val="num" w:pos="1080"/>
      </w:tabs>
      <w:spacing w:line="240" w:lineRule="auto"/>
      <w:ind w:left="708"/>
      <w:jc w:val="left"/>
    </w:pPr>
    <w:rPr>
      <w:rFonts w:ascii="Times New Roman" w:eastAsia="Times New Roman" w:hAnsi="Times New Roman"/>
      <w:bCs/>
      <w:sz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F76A53"/>
    <w:rPr>
      <w:rFonts w:ascii="Times New Roman" w:eastAsia="Times New Roman" w:hAnsi="Times New Roman"/>
      <w:bCs/>
      <w:sz w:val="22"/>
      <w:szCs w:val="22"/>
    </w:rPr>
  </w:style>
  <w:style w:type="character" w:customStyle="1" w:styleId="fontstyle01">
    <w:name w:val="fontstyle01"/>
    <w:basedOn w:val="Privzetapisavaodstavka"/>
    <w:rsid w:val="008E3BC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paragraph" w:styleId="Telobesedila2">
    <w:name w:val="Body Text 2"/>
    <w:basedOn w:val="Navaden"/>
    <w:link w:val="Telobesedila2Znak"/>
    <w:rsid w:val="00D136A5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D136A5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B06FF5-1C8B-42C4-875C-52E36431C6DD}">
  <ds:schemaRefs>
    <ds:schemaRef ds:uri="http://purl.org/dc/dcmitype/"/>
    <ds:schemaRef ds:uri="4b3bd78b-d00c-42cd-bbfb-b236dd4dac4f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c9550e0e-7104-4e17-b3e3-6379da61c4d4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1F68783-B076-4583-B4B1-FC3914883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D5083C-6830-4933-8116-627D20F9E0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D0DD78-AFE2-4576-BFAE-66C0C5D43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</TotalTime>
  <Pages>3</Pages>
  <Words>444</Words>
  <Characters>2532</Characters>
  <Application>Microsoft Office Word</Application>
  <DocSecurity>0</DocSecurity>
  <Lines>21</Lines>
  <Paragraphs>5</Paragraphs>
  <ScaleCrop>false</ScaleCrop>
  <Company>MFRS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 Balič</cp:lastModifiedBy>
  <cp:revision>20</cp:revision>
  <cp:lastPrinted>2022-10-06T17:00:00Z</cp:lastPrinted>
  <dcterms:created xsi:type="dcterms:W3CDTF">2023-11-20T22:24:00Z</dcterms:created>
  <dcterms:modified xsi:type="dcterms:W3CDTF">2023-11-22T13:00:00Z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